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Pr="00F874D8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3A7823A8" w:rsidR="00F0379E" w:rsidRPr="00F874D8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 w:rsidRPr="00F874D8">
        <w:rPr>
          <w:rFonts w:ascii="Calibri" w:eastAsia="Arial" w:hAnsi="Calibri" w:cs="Calibri"/>
          <w:b/>
          <w:bCs/>
        </w:rPr>
        <w:t>Załącznik nr 1</w:t>
      </w:r>
      <w:r w:rsidR="00512B63">
        <w:rPr>
          <w:rFonts w:ascii="Calibri" w:eastAsia="Arial" w:hAnsi="Calibri" w:cs="Calibri"/>
          <w:b/>
          <w:bCs/>
        </w:rPr>
        <w:t>4</w:t>
      </w:r>
    </w:p>
    <w:p w14:paraId="75678524" w14:textId="77777777" w:rsidR="00F0379E" w:rsidRPr="00F874D8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634DA9EB" w:rsidR="00F0379E" w:rsidRPr="00F874D8" w:rsidRDefault="00F874D8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 w:rsidRPr="00F874D8">
        <w:rPr>
          <w:rFonts w:ascii="Calibri" w:eastAsia="Arial" w:hAnsi="Calibri" w:cs="Calibri"/>
          <w:b/>
          <w:bCs/>
          <w:sz w:val="32"/>
          <w:szCs w:val="32"/>
        </w:rPr>
        <w:t>SPRAWOZDANIE MERYTORYCZNE Z INICJATYWY</w:t>
      </w:r>
      <w:r w:rsidRPr="00F874D8">
        <w:rPr>
          <w:rFonts w:ascii="Calibri" w:eastAsia="Arial" w:hAnsi="Calibri" w:cs="Calibri"/>
          <w:b/>
          <w:bCs/>
          <w:sz w:val="32"/>
          <w:szCs w:val="32"/>
        </w:rPr>
        <w:br/>
      </w:r>
      <w:r w:rsidR="00F0379E" w:rsidRPr="00F874D8">
        <w:rPr>
          <w:rFonts w:ascii="Calibri" w:eastAsia="Arial" w:hAnsi="Calibri" w:cs="Calibri"/>
          <w:b/>
          <w:bCs/>
          <w:sz w:val="32"/>
          <w:szCs w:val="32"/>
        </w:rPr>
        <w:t>W RAMACH WIELKOPOLSKICH MAŁYCH INICJATYW</w:t>
      </w:r>
    </w:p>
    <w:p w14:paraId="7ED8D298" w14:textId="34516FD1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333B7985" w14:textId="77777777" w:rsidR="00403130" w:rsidRDefault="00403130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tbl>
      <w:tblPr>
        <w:tblW w:w="6663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62"/>
        <w:gridCol w:w="1701"/>
      </w:tblGrid>
      <w:tr w:rsidR="00F874D8" w:rsidRPr="00F874D8" w14:paraId="0EC8C3A1" w14:textId="77777777" w:rsidTr="00F874D8">
        <w:trPr>
          <w:trHeight w:val="507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73FE05" w14:textId="7D6970A0" w:rsidR="00F874D8" w:rsidRPr="00F874D8" w:rsidRDefault="00F874D8" w:rsidP="00F874D8">
            <w:pPr>
              <w:spacing w:line="240" w:lineRule="auto"/>
              <w:ind w:left="36"/>
              <w:rPr>
                <w:rFonts w:ascii="Calibri" w:hAnsi="Calibri" w:cs="Calibri"/>
                <w:b/>
              </w:rPr>
            </w:pPr>
            <w:r w:rsidRPr="00F874D8">
              <w:rPr>
                <w:rFonts w:ascii="Calibri" w:eastAsia="Arial" w:hAnsi="Calibri" w:cs="Calibri"/>
                <w:b/>
                <w:color w:val="44546A"/>
              </w:rPr>
              <w:t xml:space="preserve">Data złożenia sprawozdania (wypełnia </w:t>
            </w:r>
            <w:r>
              <w:rPr>
                <w:rFonts w:ascii="Calibri" w:eastAsia="Arial" w:hAnsi="Calibri" w:cs="Calibri"/>
                <w:b/>
                <w:color w:val="44546A"/>
              </w:rPr>
              <w:t>O</w:t>
            </w:r>
            <w:r w:rsidRPr="00F874D8">
              <w:rPr>
                <w:rFonts w:ascii="Calibri" w:eastAsia="Arial" w:hAnsi="Calibri" w:cs="Calibri"/>
                <w:b/>
                <w:color w:val="44546A"/>
              </w:rPr>
              <w:t>perator)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E503A0" w14:textId="77777777" w:rsidR="00F874D8" w:rsidRPr="00F874D8" w:rsidRDefault="00F874D8" w:rsidP="00AE503C">
            <w:pPr>
              <w:spacing w:line="276" w:lineRule="auto"/>
              <w:jc w:val="center"/>
              <w:rPr>
                <w:rFonts w:ascii="Calibri" w:eastAsia="Arial" w:hAnsi="Calibri" w:cs="Calibri"/>
                <w:color w:val="44546A"/>
              </w:rPr>
            </w:pPr>
          </w:p>
        </w:tc>
      </w:tr>
    </w:tbl>
    <w:p w14:paraId="4705BB4C" w14:textId="77777777" w:rsidR="00F874D8" w:rsidRPr="00F874D8" w:rsidRDefault="00F874D8" w:rsidP="00F874D8">
      <w:pPr>
        <w:spacing w:after="22" w:line="251" w:lineRule="auto"/>
        <w:rPr>
          <w:rFonts w:ascii="Calibri" w:hAnsi="Calibri" w:cs="Calibri"/>
        </w:rPr>
      </w:pPr>
    </w:p>
    <w:p w14:paraId="591F995A" w14:textId="2D3F4641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>I. Podstawowe informacje:</w:t>
      </w:r>
    </w:p>
    <w:tbl>
      <w:tblPr>
        <w:tblW w:w="9640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261"/>
        <w:gridCol w:w="1418"/>
        <w:gridCol w:w="1701"/>
        <w:gridCol w:w="1417"/>
        <w:gridCol w:w="1843"/>
      </w:tblGrid>
      <w:tr w:rsidR="008D434A" w:rsidRPr="00D97AAD" w14:paraId="07392F30" w14:textId="77777777" w:rsidTr="008D434A">
        <w:trPr>
          <w:trHeight w:val="377"/>
        </w:trPr>
        <w:tc>
          <w:tcPr>
            <w:tcW w:w="3261" w:type="dxa"/>
            <w:shd w:val="clear" w:color="auto" w:fill="FFC000"/>
            <w:vAlign w:val="center"/>
          </w:tcPr>
          <w:p w14:paraId="3A0CE2F4" w14:textId="7CC7BB5F" w:rsidR="008D434A" w:rsidRPr="0075391F" w:rsidRDefault="008D434A" w:rsidP="00AE503C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1.</w:t>
            </w:r>
            <w:r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379" w:type="dxa"/>
            <w:gridSpan w:val="4"/>
            <w:shd w:val="clear" w:color="auto" w:fill="FFFFFF"/>
          </w:tcPr>
          <w:p w14:paraId="1B6B877B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8D434A" w:rsidRPr="00D97AAD" w14:paraId="26B7C5B2" w14:textId="77777777" w:rsidTr="008D434A">
        <w:trPr>
          <w:trHeight w:val="377"/>
        </w:trPr>
        <w:tc>
          <w:tcPr>
            <w:tcW w:w="3261" w:type="dxa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37D3EC13" w14:textId="072F94DF" w:rsidR="008D434A" w:rsidRPr="006A502E" w:rsidRDefault="008D434A" w:rsidP="00AE503C">
            <w:pPr>
              <w:rPr>
                <w:rFonts w:ascii="Calibri" w:eastAsia="Arial" w:hAnsi="Calibri" w:cs="Calibri"/>
                <w:b/>
                <w:vertAlign w:val="superscript"/>
              </w:rPr>
            </w:pPr>
            <w:r>
              <w:rPr>
                <w:rFonts w:ascii="Calibri" w:eastAsia="Arial" w:hAnsi="Calibri" w:cs="Calibri"/>
                <w:b/>
              </w:rPr>
              <w:t>1</w:t>
            </w:r>
            <w:r w:rsidRPr="006A502E">
              <w:rPr>
                <w:rFonts w:ascii="Calibri" w:eastAsia="Arial" w:hAnsi="Calibri" w:cs="Calibri"/>
                <w:b/>
              </w:rPr>
              <w:t>.2. Termin 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5814721D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FFFFFF"/>
          </w:tcPr>
          <w:p w14:paraId="236A9AE1" w14:textId="77777777" w:rsidR="008D434A" w:rsidRPr="006A502E" w:rsidRDefault="008D434A" w:rsidP="00AE503C">
            <w:pPr>
              <w:rPr>
                <w:rFonts w:ascii="Calibri" w:eastAsia="Arial" w:hAnsi="Calibri" w:cs="Calibri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FFC000"/>
          </w:tcPr>
          <w:p w14:paraId="4BC46322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481BEE6F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FFFFF"/>
          </w:tcPr>
          <w:p w14:paraId="7297056B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8D434A" w:rsidRPr="00D97AAD" w14:paraId="2AF5973C" w14:textId="77777777" w:rsidTr="00AE503C">
        <w:trPr>
          <w:trHeight w:val="377"/>
        </w:trPr>
        <w:tc>
          <w:tcPr>
            <w:tcW w:w="3261" w:type="dxa"/>
            <w:shd w:val="clear" w:color="auto" w:fill="FFC000"/>
            <w:vAlign w:val="center"/>
          </w:tcPr>
          <w:p w14:paraId="7B84C89F" w14:textId="7A98FDD3" w:rsidR="008D434A" w:rsidRPr="0075391F" w:rsidRDefault="008D434A" w:rsidP="008D434A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1.3</w:t>
            </w:r>
            <w:r w:rsidRPr="0075391F">
              <w:rPr>
                <w:rFonts w:ascii="Calibri" w:eastAsia="Arial" w:hAnsi="Calibri" w:cs="Calibri"/>
                <w:b/>
              </w:rPr>
              <w:t xml:space="preserve">. </w:t>
            </w:r>
            <w:r>
              <w:rPr>
                <w:rFonts w:ascii="Calibri" w:eastAsia="Arial" w:hAnsi="Calibri" w:cs="Calibri"/>
                <w:b/>
              </w:rPr>
              <w:t>Numer umowy</w:t>
            </w:r>
          </w:p>
        </w:tc>
        <w:tc>
          <w:tcPr>
            <w:tcW w:w="6379" w:type="dxa"/>
            <w:gridSpan w:val="4"/>
            <w:shd w:val="clear" w:color="auto" w:fill="FFFFFF"/>
          </w:tcPr>
          <w:p w14:paraId="301183AF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0B12A1CF" w14:textId="77777777" w:rsidR="008D434A" w:rsidRDefault="008D434A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3007C094" w14:textId="6926A847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 xml:space="preserve">II. Dane Wnioskodawcy </w:t>
      </w:r>
    </w:p>
    <w:tbl>
      <w:tblPr>
        <w:tblW w:w="9640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9640"/>
      </w:tblGrid>
      <w:tr w:rsidR="00403130" w:rsidRPr="00D97AAD" w14:paraId="6DC29840" w14:textId="77777777" w:rsidTr="00403130">
        <w:trPr>
          <w:trHeight w:val="543"/>
        </w:trPr>
        <w:tc>
          <w:tcPr>
            <w:tcW w:w="9640" w:type="dxa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261E26C8" w14:textId="5304CE24" w:rsidR="00403130" w:rsidRPr="0075391F" w:rsidRDefault="00403130" w:rsidP="00403130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2.</w:t>
            </w:r>
            <w:r w:rsidRPr="0075391F">
              <w:rPr>
                <w:rFonts w:ascii="Calibri" w:eastAsia="Arial" w:hAnsi="Calibri" w:cs="Calibri"/>
                <w:b/>
              </w:rPr>
              <w:t xml:space="preserve">1. </w:t>
            </w:r>
            <w:r>
              <w:rPr>
                <w:rFonts w:ascii="Calibri" w:eastAsia="Arial" w:hAnsi="Calibri" w:cs="Calibri"/>
                <w:b/>
              </w:rPr>
              <w:t>Pełna n</w:t>
            </w:r>
            <w:r w:rsidRPr="0075391F">
              <w:rPr>
                <w:rFonts w:ascii="Calibri" w:eastAsia="Arial" w:hAnsi="Calibri" w:cs="Calibri"/>
                <w:b/>
              </w:rPr>
              <w:t>azwa Wnioskodawc</w:t>
            </w:r>
            <w:r>
              <w:rPr>
                <w:rFonts w:ascii="Calibri" w:eastAsia="Arial" w:hAnsi="Calibri" w:cs="Calibri"/>
                <w:b/>
              </w:rPr>
              <w:t>y</w:t>
            </w:r>
          </w:p>
        </w:tc>
      </w:tr>
      <w:tr w:rsidR="00403130" w:rsidRPr="00D97AAD" w14:paraId="21C90EDF" w14:textId="77777777" w:rsidTr="00403130">
        <w:trPr>
          <w:trHeight w:val="673"/>
        </w:trPr>
        <w:tc>
          <w:tcPr>
            <w:tcW w:w="9640" w:type="dxa"/>
            <w:shd w:val="clear" w:color="auto" w:fill="FFFFFF"/>
          </w:tcPr>
          <w:p w14:paraId="5A401FC6" w14:textId="77777777" w:rsidR="00403130" w:rsidRPr="00616087" w:rsidRDefault="00403130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  <w:p w14:paraId="690FE4CA" w14:textId="77777777" w:rsidR="00403130" w:rsidRPr="00616087" w:rsidRDefault="00403130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2029F1EA" w14:textId="77777777" w:rsidR="0026646C" w:rsidRDefault="0026646C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0F1F21C4" w14:textId="2DA51E48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>I</w:t>
      </w:r>
      <w:r w:rsidR="0026646C">
        <w:rPr>
          <w:rFonts w:ascii="Calibri" w:eastAsia="Times New Roman" w:hAnsi="Calibri" w:cs="Calibri"/>
          <w:b/>
          <w:bCs/>
          <w:color w:val="auto"/>
        </w:rPr>
        <w:t>I</w:t>
      </w:r>
      <w:r w:rsidRPr="00F874D8">
        <w:rPr>
          <w:rFonts w:ascii="Calibri" w:eastAsia="Times New Roman" w:hAnsi="Calibri" w:cs="Calibri"/>
          <w:b/>
          <w:bCs/>
          <w:color w:val="auto"/>
        </w:rPr>
        <w:t>I</w:t>
      </w:r>
      <w:r w:rsidR="0026646C">
        <w:rPr>
          <w:rFonts w:ascii="Calibri" w:eastAsia="Times New Roman" w:hAnsi="Calibri" w:cs="Calibri"/>
          <w:b/>
          <w:bCs/>
          <w:color w:val="auto"/>
        </w:rPr>
        <w:t>.</w:t>
      </w:r>
      <w:r w:rsidRPr="00F874D8">
        <w:rPr>
          <w:rFonts w:ascii="Calibri" w:eastAsia="Times New Roman" w:hAnsi="Calibri" w:cs="Calibri"/>
          <w:b/>
          <w:bCs/>
          <w:color w:val="auto"/>
        </w:rPr>
        <w:t xml:space="preserve"> Opis merytoryczny</w:t>
      </w:r>
    </w:p>
    <w:tbl>
      <w:tblPr>
        <w:tblW w:w="9645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12"/>
        <w:gridCol w:w="1011"/>
        <w:gridCol w:w="1116"/>
        <w:gridCol w:w="1294"/>
        <w:gridCol w:w="3412"/>
      </w:tblGrid>
      <w:tr w:rsidR="0026646C" w:rsidRPr="00D97AAD" w14:paraId="61D0D68B" w14:textId="77777777" w:rsidTr="008C0C90">
        <w:trPr>
          <w:trHeight w:val="543"/>
        </w:trPr>
        <w:tc>
          <w:tcPr>
            <w:tcW w:w="9645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8F3AD6" w14:textId="27842BD8" w:rsidR="0026646C" w:rsidRPr="007375CD" w:rsidRDefault="0026646C" w:rsidP="0026646C">
            <w:pPr>
              <w:autoSpaceDE w:val="0"/>
              <w:spacing w:before="0" w:after="0"/>
              <w:ind w:left="318" w:hanging="284"/>
              <w:rPr>
                <w:rFonts w:ascii="Calibri" w:eastAsia="Arial" w:hAnsi="Calibri" w:cs="Calibri"/>
                <w:b/>
                <w:color w:val="44546A"/>
              </w:rPr>
            </w:pPr>
            <w:r w:rsidRPr="00C15108">
              <w:rPr>
                <w:rFonts w:ascii="Calibri" w:eastAsia="Arial" w:hAnsi="Calibri" w:cs="Calibri"/>
                <w:b/>
                <w:color w:val="auto"/>
              </w:rPr>
              <w:t xml:space="preserve">3.1. </w:t>
            </w:r>
            <w:r w:rsidRPr="00C15108">
              <w:rPr>
                <w:rFonts w:ascii="Calibri" w:eastAsia="Times New Roman" w:hAnsi="Calibri" w:cs="Calibri"/>
                <w:b/>
                <w:bCs/>
                <w:color w:val="auto"/>
              </w:rPr>
              <w:t xml:space="preserve">Informacja czy zakładane cele zostały osiągnięte w wymiarze opisanym we wniosku </w:t>
            </w:r>
            <w:r w:rsidRPr="00C15108">
              <w:rPr>
                <w:rFonts w:ascii="Calibri" w:eastAsia="Times New Roman" w:hAnsi="Calibri" w:cs="Calibri"/>
                <w:b/>
                <w:bCs/>
                <w:color w:val="auto"/>
              </w:rPr>
              <w:br/>
              <w:t xml:space="preserve">  (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t xml:space="preserve">należy opisać osiągnięte cele w odniesieniu od tego co było opisane we wniosku. 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br/>
              <w:t xml:space="preserve">  Jeśli nie osiągnięto celów w odniesieniu do celów w wymiarze określonym we wniosku, 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br/>
              <w:t xml:space="preserve">  należy opisać dlaczego).</w:t>
            </w:r>
          </w:p>
        </w:tc>
      </w:tr>
      <w:tr w:rsidR="008C0C90" w:rsidRPr="00D97AAD" w14:paraId="1C0026D4" w14:textId="77777777" w:rsidTr="008C0C90">
        <w:trPr>
          <w:trHeight w:val="543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9E391" w14:textId="77777777" w:rsidR="0026646C" w:rsidRDefault="0026646C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  <w:p w14:paraId="46B4A2F8" w14:textId="77777777" w:rsidR="0026646C" w:rsidRDefault="0026646C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  <w:p w14:paraId="23C3722E" w14:textId="6EE79E66" w:rsidR="0026646C" w:rsidRPr="007375CD" w:rsidRDefault="0026646C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</w:tc>
      </w:tr>
      <w:tr w:rsidR="00C15108" w:rsidRPr="00D97AAD" w14:paraId="6010DD12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681"/>
        </w:trPr>
        <w:tc>
          <w:tcPr>
            <w:tcW w:w="9645" w:type="dxa"/>
            <w:gridSpan w:val="5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B5908E" w14:textId="77777777" w:rsidR="00C15108" w:rsidRPr="00C15108" w:rsidRDefault="00C15108" w:rsidP="00C15108">
            <w:pPr>
              <w:spacing w:before="0" w:after="0"/>
              <w:jc w:val="both"/>
              <w:rPr>
                <w:rFonts w:ascii="Calibri" w:eastAsia="Times New Roman" w:hAnsi="Calibri" w:cs="Calibri"/>
                <w:b/>
                <w:color w:val="auto"/>
              </w:rPr>
            </w:pPr>
            <w:r>
              <w:rPr>
                <w:rFonts w:ascii="Calibri" w:hAnsi="Calibri" w:cs="Calibri"/>
                <w:b/>
              </w:rPr>
              <w:lastRenderedPageBreak/>
              <w:t xml:space="preserve">  3.2. 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Opis chronologiczny realizowanych działań </w:t>
            </w:r>
          </w:p>
          <w:p w14:paraId="41727C21" w14:textId="23A6CF8D" w:rsidR="00C15108" w:rsidRPr="00D41401" w:rsidRDefault="00C15108" w:rsidP="00C15108">
            <w:pPr>
              <w:spacing w:before="0" w:after="0"/>
              <w:jc w:val="both"/>
              <w:rPr>
                <w:rFonts w:ascii="Calibri" w:hAnsi="Calibri" w:cs="Calibri"/>
                <w:b/>
              </w:rPr>
            </w:pP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         (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>należy wpisać nazwy zadań z wniosku i dokładnie opisać przebieg ich realizacji)</w:t>
            </w:r>
          </w:p>
        </w:tc>
      </w:tr>
      <w:tr w:rsidR="00C15108" w:rsidRPr="00D97AAD" w14:paraId="6965C999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40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FDE8A4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Nazwa zadania</w:t>
            </w: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04D27AAD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Od kiedy do kiedy</w:t>
            </w: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9B900F0" w14:textId="18F2936A" w:rsidR="00C15108" w:rsidRPr="00D41401" w:rsidRDefault="00C15108" w:rsidP="00C15108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Opis jak zrealizowano zadanie</w:t>
            </w:r>
          </w:p>
        </w:tc>
      </w:tr>
      <w:tr w:rsidR="00C15108" w:rsidRPr="00D97AAD" w14:paraId="39C91584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F3DC0C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64D71E8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41797F2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182CC28C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830235B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C15108" w:rsidRPr="00D97AAD" w14:paraId="171406D6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4B34AA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A305FD5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CD954CE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78974849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EBD1679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C15108" w:rsidRPr="00D97AAD" w14:paraId="2D91908B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570247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2FF4306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5BAFFF2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99453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BC017B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C15108" w:rsidRPr="00D97AAD" w14:paraId="1D74E716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62FB90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4599FB3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D506E72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1A9CBC7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9FB6C41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874D8" w:rsidRPr="00F874D8" w14:paraId="5DDDB8A7" w14:textId="77777777" w:rsidTr="008C0C90"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726F2" w14:textId="5FB48A4A" w:rsidR="00F874D8" w:rsidRPr="00F874D8" w:rsidRDefault="00F874D8" w:rsidP="008C0C90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>3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.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3.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Opis osiągniętych rezultatów 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z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realiz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owanej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inicjatywy 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br/>
              <w:t xml:space="preserve">  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(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należy wpisać nazwy rezultatów, poziom osiągnięcia wskaźników i wskazać sposób </w:t>
            </w:r>
            <w:r w:rsidR="008C0C90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br/>
              <w:t xml:space="preserve">  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monitorowania </w:t>
            </w:r>
            <w:r w:rsid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osiągnięcia 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>rezultatów).</w:t>
            </w:r>
          </w:p>
        </w:tc>
      </w:tr>
      <w:tr w:rsidR="00F874D8" w:rsidRPr="00F874D8" w14:paraId="547EAC9C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01B4FD" w14:textId="3354B83C" w:rsidR="00F874D8" w:rsidRPr="00F874D8" w:rsidRDefault="00F874D8" w:rsidP="00C15108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>Nazwa rezultatu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 xml:space="preserve"> z wniosku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890AFA" w14:textId="5F3217D3" w:rsidR="00F874D8" w:rsidRPr="00F874D8" w:rsidRDefault="00F874D8" w:rsidP="00C15108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Poziom osiągnięcia rezultatów 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br/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(</w:t>
            </w:r>
            <w:r w:rsidRPr="00C15108">
              <w:rPr>
                <w:rFonts w:ascii="Calibri" w:eastAsia="Times New Roman" w:hAnsi="Calibri" w:cs="Calibri"/>
                <w:b/>
                <w:i/>
                <w:color w:val="auto"/>
              </w:rPr>
              <w:t>wartość docelowa – liczbowa/procentowa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)</w:t>
            </w: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6F416" w14:textId="46571C83" w:rsidR="00F874D8" w:rsidRPr="00F874D8" w:rsidRDefault="00F874D8" w:rsidP="00C15108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Sposób monitorowania rezultatów / źródło informacji </w:t>
            </w:r>
            <w:r w:rsidR="008C0C90">
              <w:rPr>
                <w:rFonts w:ascii="Calibri" w:eastAsia="Times New Roman" w:hAnsi="Calibri" w:cs="Calibri"/>
                <w:b/>
                <w:color w:val="auto"/>
              </w:rPr>
              <w:br/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o osiągnięciu wskaźnika</w:t>
            </w:r>
          </w:p>
        </w:tc>
      </w:tr>
      <w:tr w:rsidR="00F874D8" w:rsidRPr="00F874D8" w14:paraId="2323AEB0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B0B47E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08F4C2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265AE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F874D8" w:rsidRPr="00F874D8" w14:paraId="649A563A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F14DB0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3E11D0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3E06DF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F874D8" w:rsidRPr="00F874D8" w14:paraId="3AE069B8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EAD846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77A9CE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BA1C66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F874D8" w:rsidRPr="00F874D8" w14:paraId="07EF408F" w14:textId="77777777" w:rsidTr="008C0C90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878467" w14:textId="7B814D7B" w:rsidR="00F874D8" w:rsidRPr="00F874D8" w:rsidRDefault="008C0C90" w:rsidP="008C0C90">
            <w:pPr>
              <w:spacing w:before="0" w:after="120"/>
              <w:ind w:left="318" w:hanging="284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3.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4. Proszę opisać w jakim stopniu udało się Państwu włączyć 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w działania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społeczność </w:t>
            </w:r>
            <w:r>
              <w:rPr>
                <w:rFonts w:ascii="Calibri" w:eastAsia="Times New Roman" w:hAnsi="Calibri" w:cs="Calibri"/>
                <w:b/>
                <w:color w:val="auto"/>
              </w:rPr>
              <w:br/>
              <w:t xml:space="preserve">   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lokalną/wolontariuszy. </w:t>
            </w:r>
          </w:p>
        </w:tc>
      </w:tr>
      <w:tr w:rsidR="00F874D8" w:rsidRPr="00F874D8" w14:paraId="233D92E3" w14:textId="77777777" w:rsidTr="008C0C90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8C58F6" w14:textId="77777777" w:rsidR="00F874D8" w:rsidRPr="00F874D8" w:rsidRDefault="00F874D8" w:rsidP="00AE503C">
            <w:pPr>
              <w:spacing w:line="240" w:lineRule="auto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</w:tc>
      </w:tr>
      <w:tr w:rsidR="00F874D8" w:rsidRPr="00F874D8" w14:paraId="792FEF51" w14:textId="77777777" w:rsidTr="008C0C90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E79E0D" w14:textId="77777777" w:rsidR="008C0C90" w:rsidRDefault="008C0C90" w:rsidP="008C0C90">
            <w:pPr>
              <w:spacing w:before="0" w:after="0"/>
              <w:ind w:left="318" w:hanging="284"/>
              <w:rPr>
                <w:rFonts w:ascii="Calibri" w:eastAsia="Times New Roman" w:hAnsi="Calibri" w:cs="Calibri"/>
                <w:b/>
                <w:color w:val="auto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3.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>5. Proszę opisać działania dotyczące promocji (linki, artykuły prasowe itp.</w:t>
            </w:r>
            <w:r>
              <w:rPr>
                <w:rFonts w:ascii="Calibri" w:eastAsia="Times New Roman" w:hAnsi="Calibri" w:cs="Calibri"/>
                <w:b/>
                <w:color w:val="auto"/>
              </w:rPr>
              <w:t>)</w:t>
            </w:r>
          </w:p>
          <w:p w14:paraId="0C38C6D1" w14:textId="67E13A07" w:rsidR="00F874D8" w:rsidRPr="00F874D8" w:rsidRDefault="008C0C90" w:rsidP="008C0C90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      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 Należy dołączyć do sprawozdania zdjęcia, </w:t>
            </w:r>
            <w:r>
              <w:rPr>
                <w:rFonts w:ascii="Calibri" w:eastAsia="Times New Roman" w:hAnsi="Calibri" w:cs="Calibri"/>
                <w:b/>
                <w:color w:val="auto"/>
              </w:rPr>
              <w:t xml:space="preserve">gazety, plakaty,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filmy </w:t>
            </w:r>
            <w:r>
              <w:rPr>
                <w:rFonts w:ascii="Calibri" w:eastAsia="Times New Roman" w:hAnsi="Calibri" w:cs="Calibri"/>
                <w:b/>
                <w:color w:val="auto"/>
              </w:rPr>
              <w:t>itd.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 </w:t>
            </w:r>
          </w:p>
        </w:tc>
      </w:tr>
      <w:tr w:rsidR="00F874D8" w:rsidRPr="00F874D8" w14:paraId="060928BF" w14:textId="77777777" w:rsidTr="008C0C90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E19D7C" w14:textId="77777777" w:rsidR="00F874D8" w:rsidRDefault="00F874D8" w:rsidP="00AE503C">
            <w:pPr>
              <w:spacing w:line="240" w:lineRule="auto"/>
              <w:rPr>
                <w:rFonts w:ascii="Calibri" w:eastAsia="Times New Roman" w:hAnsi="Calibri" w:cs="Calibri"/>
                <w:b/>
                <w:bCs/>
                <w:color w:val="44546A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  <w:p w14:paraId="3EFCDF23" w14:textId="0738FA29" w:rsidR="008C0C90" w:rsidRPr="00F874D8" w:rsidRDefault="008C0C90" w:rsidP="00AE503C">
            <w:pPr>
              <w:spacing w:line="240" w:lineRule="auto"/>
              <w:rPr>
                <w:rFonts w:ascii="Calibri" w:hAnsi="Calibri" w:cs="Calibri"/>
              </w:rPr>
            </w:pPr>
          </w:p>
        </w:tc>
      </w:tr>
      <w:tr w:rsidR="008C0C90" w:rsidRPr="00F874D8" w14:paraId="39F84D2F" w14:textId="77777777" w:rsidTr="00AE503C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813C6F" w14:textId="235AA916" w:rsidR="008C0C90" w:rsidRPr="00F874D8" w:rsidRDefault="00F874D8" w:rsidP="00F40290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auto"/>
              </w:rPr>
              <w:t xml:space="preserve">  </w:t>
            </w:r>
            <w:r w:rsidR="008C0C90">
              <w:rPr>
                <w:rFonts w:ascii="Calibri" w:eastAsia="Times New Roman" w:hAnsi="Calibri" w:cs="Calibri"/>
                <w:b/>
                <w:color w:val="auto"/>
              </w:rPr>
              <w:t xml:space="preserve"> 3.6</w:t>
            </w:r>
            <w:r w:rsidR="008C0C90" w:rsidRPr="00F874D8">
              <w:rPr>
                <w:rFonts w:ascii="Calibri" w:eastAsia="Times New Roman" w:hAnsi="Calibri" w:cs="Calibri"/>
                <w:b/>
                <w:color w:val="auto"/>
              </w:rPr>
              <w:t>. Dodatkowe informacje mogące mieć wpływ na ocenę sprawozdania</w:t>
            </w:r>
            <w:r w:rsidR="00F40290">
              <w:rPr>
                <w:rFonts w:ascii="Calibri" w:eastAsia="Times New Roman" w:hAnsi="Calibri" w:cs="Calibri"/>
                <w:b/>
                <w:color w:val="auto"/>
              </w:rPr>
              <w:t>.</w:t>
            </w:r>
          </w:p>
        </w:tc>
      </w:tr>
      <w:tr w:rsidR="008C0C90" w:rsidRPr="00F874D8" w14:paraId="3FFE7202" w14:textId="77777777" w:rsidTr="00AE503C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B5DC45" w14:textId="77777777" w:rsidR="008C0C90" w:rsidRDefault="008C0C90" w:rsidP="00AE503C">
            <w:pPr>
              <w:spacing w:line="240" w:lineRule="auto"/>
              <w:rPr>
                <w:rFonts w:ascii="Calibri" w:eastAsia="Times New Roman" w:hAnsi="Calibri" w:cs="Calibri"/>
                <w:b/>
                <w:bCs/>
                <w:color w:val="44546A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  <w:p w14:paraId="2CCFEE87" w14:textId="77777777" w:rsidR="008C0C90" w:rsidRPr="00F874D8" w:rsidRDefault="008C0C90" w:rsidP="00AE503C">
            <w:pPr>
              <w:spacing w:line="240" w:lineRule="auto"/>
              <w:rPr>
                <w:rFonts w:ascii="Calibri" w:hAnsi="Calibri" w:cs="Calibri"/>
              </w:rPr>
            </w:pPr>
          </w:p>
        </w:tc>
      </w:tr>
    </w:tbl>
    <w:p w14:paraId="7ED70092" w14:textId="40CBF29F" w:rsidR="008C0C90" w:rsidRDefault="008C0C90" w:rsidP="008C0C90">
      <w:pPr>
        <w:widowControl w:val="0"/>
        <w:autoSpaceDE w:val="0"/>
        <w:rPr>
          <w:rFonts w:ascii="Calibri" w:eastAsia="Times New Roman" w:hAnsi="Calibri" w:cs="Calibri"/>
          <w:color w:val="44546A"/>
        </w:rPr>
      </w:pPr>
    </w:p>
    <w:p w14:paraId="393B0AFB" w14:textId="0C6E5C73" w:rsidR="008C0C90" w:rsidRDefault="008C0C90" w:rsidP="008C0C90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IV.</w:t>
      </w:r>
      <w:r w:rsidRPr="00616087">
        <w:rPr>
          <w:rFonts w:ascii="Calibri" w:hAnsi="Calibri" w:cs="Verdana"/>
          <w:b/>
          <w:bCs/>
          <w:color w:val="auto"/>
        </w:rPr>
        <w:tab/>
      </w:r>
      <w:r>
        <w:rPr>
          <w:rFonts w:ascii="Calibri" w:hAnsi="Calibri" w:cs="Verdana"/>
          <w:b/>
          <w:bCs/>
          <w:color w:val="auto"/>
        </w:rPr>
        <w:t xml:space="preserve">Poniesione koszty </w:t>
      </w:r>
      <w:r w:rsidRPr="00616087">
        <w:rPr>
          <w:rFonts w:ascii="Calibri" w:hAnsi="Calibri" w:cs="Verdana"/>
          <w:b/>
          <w:bCs/>
          <w:color w:val="auto"/>
        </w:rPr>
        <w:t xml:space="preserve">realizacji </w:t>
      </w:r>
      <w:r>
        <w:rPr>
          <w:rFonts w:ascii="Calibri" w:hAnsi="Calibri" w:cs="Verdana"/>
          <w:b/>
          <w:bCs/>
          <w:color w:val="auto"/>
        </w:rPr>
        <w:t>inicjatywy</w:t>
      </w:r>
    </w:p>
    <w:tbl>
      <w:tblPr>
        <w:tblStyle w:val="TableGrid"/>
        <w:tblW w:w="10239" w:type="dxa"/>
        <w:tblInd w:w="-714" w:type="dxa"/>
        <w:tblCellMar>
          <w:top w:w="53" w:type="dxa"/>
          <w:left w:w="108" w:type="dxa"/>
          <w:right w:w="54" w:type="dxa"/>
        </w:tblCellMar>
        <w:tblLook w:val="04A0" w:firstRow="1" w:lastRow="0" w:firstColumn="1" w:lastColumn="0" w:noHBand="0" w:noVBand="1"/>
      </w:tblPr>
      <w:tblGrid>
        <w:gridCol w:w="444"/>
        <w:gridCol w:w="1141"/>
        <w:gridCol w:w="1250"/>
        <w:gridCol w:w="1307"/>
        <w:gridCol w:w="2663"/>
        <w:gridCol w:w="927"/>
        <w:gridCol w:w="782"/>
        <w:gridCol w:w="700"/>
        <w:gridCol w:w="1025"/>
      </w:tblGrid>
      <w:tr w:rsidR="00A33504" w:rsidRPr="0056092D" w14:paraId="65B5FB36" w14:textId="77777777" w:rsidTr="00A33504">
        <w:trPr>
          <w:trHeight w:val="1181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4BFFA6E9" w14:textId="7623749C" w:rsidR="0056092D" w:rsidRPr="0056092D" w:rsidRDefault="0056092D" w:rsidP="0056092D">
            <w:pPr>
              <w:spacing w:line="259" w:lineRule="auto"/>
              <w:ind w:left="12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Lp.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3367073E" w14:textId="5C1F840D" w:rsidR="0056092D" w:rsidRPr="0056092D" w:rsidRDefault="0056092D" w:rsidP="0056092D">
            <w:pPr>
              <w:spacing w:line="264" w:lineRule="auto"/>
              <w:ind w:left="7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Numer pozycji kosztorysu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7365A0C3" w14:textId="77E48ECB" w:rsid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Numer</w:t>
            </w:r>
          </w:p>
          <w:p w14:paraId="1CD54F6B" w14:textId="77777777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dokumentu</w:t>
            </w:r>
          </w:p>
          <w:p w14:paraId="128D9EF5" w14:textId="3E546D66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księgowego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5E17D0C7" w14:textId="310923A1" w:rsidR="0056092D" w:rsidRPr="0056092D" w:rsidRDefault="0056092D" w:rsidP="0056092D">
            <w:pPr>
              <w:spacing w:line="264" w:lineRule="auto"/>
              <w:ind w:firstLine="86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Data wystawienia dokumentu księgowego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6E16A6D0" w14:textId="6D45D176" w:rsidR="0056092D" w:rsidRPr="0056092D" w:rsidRDefault="0056092D" w:rsidP="0056092D">
            <w:pPr>
              <w:spacing w:line="264" w:lineRule="auto"/>
              <w:ind w:left="62" w:right="54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Nazwa kosztu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760A5D97" w14:textId="447E2CF8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Kwota </w:t>
            </w:r>
            <w:r>
              <w:rPr>
                <w:rFonts w:ascii="Calibri" w:hAnsi="Calibri" w:cs="Calibri"/>
                <w:b/>
              </w:rPr>
              <w:t xml:space="preserve">w </w:t>
            </w:r>
            <w:r w:rsidRPr="0056092D">
              <w:rPr>
                <w:rFonts w:ascii="Calibri" w:hAnsi="Calibri" w:cs="Calibri"/>
                <w:b/>
              </w:rPr>
              <w:t>zł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06B55695" w14:textId="379000AF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Z tego ze środków</w:t>
            </w:r>
          </w:p>
          <w:p w14:paraId="75C734D1" w14:textId="7E65FAFE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pochodzących </w:t>
            </w:r>
            <w:r>
              <w:rPr>
                <w:rFonts w:ascii="Calibri" w:hAnsi="Calibri" w:cs="Calibri"/>
                <w:b/>
              </w:rPr>
              <w:br/>
            </w:r>
            <w:r w:rsidRPr="0056092D">
              <w:rPr>
                <w:rFonts w:ascii="Calibri" w:hAnsi="Calibri" w:cs="Calibri"/>
                <w:b/>
              </w:rPr>
              <w:t xml:space="preserve">z dotacji </w:t>
            </w:r>
            <w:r>
              <w:rPr>
                <w:rFonts w:ascii="Calibri" w:hAnsi="Calibri" w:cs="Calibri"/>
                <w:b/>
              </w:rPr>
              <w:t>w zł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764239F2" w14:textId="1399250C" w:rsidR="0056092D" w:rsidRPr="0056092D" w:rsidRDefault="0056092D" w:rsidP="0056092D">
            <w:pPr>
              <w:spacing w:line="264" w:lineRule="auto"/>
              <w:ind w:left="-73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Data zapłaty</w:t>
            </w:r>
          </w:p>
        </w:tc>
      </w:tr>
      <w:tr w:rsidR="00A33504" w:rsidRPr="0056092D" w14:paraId="21140B70" w14:textId="77777777" w:rsidTr="00A33504">
        <w:trPr>
          <w:trHeight w:val="302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34207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1.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8C03E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B3B8C2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3A0BA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9C688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20369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988DE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48F8E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69742CD9" w14:textId="77777777" w:rsidTr="00A33504">
        <w:trPr>
          <w:trHeight w:val="305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077ACB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2.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E6C93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83166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BE269" w14:textId="77777777" w:rsidR="0056092D" w:rsidRPr="00A33504" w:rsidRDefault="0056092D" w:rsidP="00AE503C">
            <w:pPr>
              <w:spacing w:line="259" w:lineRule="auto"/>
              <w:ind w:left="2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98D24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8845A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A6E93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0DD3D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20673DC3" w14:textId="77777777" w:rsidTr="00A33504">
        <w:trPr>
          <w:trHeight w:val="302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969CF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3.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CF009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147D6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DA9EB" w14:textId="77777777" w:rsidR="0056092D" w:rsidRPr="00A33504" w:rsidRDefault="0056092D" w:rsidP="00AE503C">
            <w:pPr>
              <w:spacing w:line="259" w:lineRule="auto"/>
              <w:ind w:left="2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C79A7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40158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4423F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E23FB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0983F0D0" w14:textId="77777777" w:rsidTr="00A33504">
        <w:trPr>
          <w:trHeight w:val="305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912B2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4.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EFA9F" w14:textId="77777777" w:rsidR="0056092D" w:rsidRPr="00A33504" w:rsidRDefault="0056092D" w:rsidP="00AE503C">
            <w:pPr>
              <w:spacing w:line="259" w:lineRule="auto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19C4B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5F715" w14:textId="77777777" w:rsidR="0056092D" w:rsidRPr="00A33504" w:rsidRDefault="0056092D" w:rsidP="00AE503C">
            <w:pPr>
              <w:spacing w:line="259" w:lineRule="auto"/>
              <w:ind w:right="2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4DAFC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1E723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D11A4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A97F3" w14:textId="77777777" w:rsidR="0056092D" w:rsidRPr="00A33504" w:rsidRDefault="0056092D" w:rsidP="00AE503C">
            <w:pPr>
              <w:spacing w:line="259" w:lineRule="auto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21163E56" w14:textId="77777777" w:rsidTr="00A33504">
        <w:trPr>
          <w:trHeight w:val="302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A237F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5.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080FF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1A9E0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EDE4D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30757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D6681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222ACC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095F9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78710A89" w14:textId="77777777" w:rsidTr="00A33504">
        <w:trPr>
          <w:trHeight w:val="336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22AA7" w14:textId="23125F70" w:rsidR="0056092D" w:rsidRPr="0056092D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</w:rPr>
            </w:pP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B3875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1E101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1D0E8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8438C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447F3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8F2F2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CF432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56092D" w:rsidRPr="0056092D" w14:paraId="481FD95A" w14:textId="497F0A18" w:rsidTr="00403130">
        <w:trPr>
          <w:gridAfter w:val="2"/>
          <w:wAfter w:w="1725" w:type="dxa"/>
          <w:trHeight w:val="305"/>
        </w:trPr>
        <w:tc>
          <w:tcPr>
            <w:tcW w:w="680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14:paraId="6BB54564" w14:textId="77777777" w:rsidR="0056092D" w:rsidRPr="0056092D" w:rsidRDefault="0056092D" w:rsidP="0056092D">
            <w:pPr>
              <w:spacing w:line="259" w:lineRule="auto"/>
              <w:ind w:right="54"/>
              <w:jc w:val="right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Suma środków pochodzących z dotacji </w:t>
            </w:r>
          </w:p>
        </w:tc>
        <w:tc>
          <w:tcPr>
            <w:tcW w:w="1709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 w14:paraId="29B31A41" w14:textId="5702F9CB" w:rsidR="0056092D" w:rsidRPr="0056092D" w:rsidRDefault="0056092D" w:rsidP="0056092D">
            <w:pPr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 </w:t>
            </w:r>
          </w:p>
        </w:tc>
      </w:tr>
    </w:tbl>
    <w:p w14:paraId="00DD6021" w14:textId="687FDCFB" w:rsidR="0056092D" w:rsidRPr="0056092D" w:rsidRDefault="0056092D" w:rsidP="008C0C90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Calibri"/>
          <w:b/>
          <w:bCs/>
          <w:color w:val="auto"/>
        </w:rPr>
      </w:pPr>
    </w:p>
    <w:p w14:paraId="25ED42E7" w14:textId="77777777" w:rsidR="008C0C90" w:rsidRPr="00616087" w:rsidRDefault="008C0C90" w:rsidP="008C0C90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V.</w:t>
      </w:r>
      <w:r w:rsidRPr="00616087">
        <w:rPr>
          <w:rFonts w:ascii="Calibri" w:hAnsi="Calibri" w:cs="Verdana"/>
          <w:b/>
          <w:bCs/>
          <w:color w:val="auto"/>
        </w:rPr>
        <w:tab/>
        <w:t>Oświadczenia</w:t>
      </w:r>
    </w:p>
    <w:p w14:paraId="7E78D150" w14:textId="5BA91856" w:rsidR="00431A90" w:rsidRDefault="008C0C90" w:rsidP="00431A90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5.</w:t>
      </w:r>
      <w:r w:rsidR="00403130">
        <w:rPr>
          <w:rFonts w:ascii="Calibri" w:hAnsi="Calibri" w:cs="Calibri"/>
          <w:b/>
        </w:rPr>
        <w:t>1</w:t>
      </w:r>
      <w:r>
        <w:rPr>
          <w:rFonts w:ascii="Calibri" w:hAnsi="Calibri" w:cs="Calibri"/>
          <w:b/>
        </w:rPr>
        <w:t xml:space="preserve">. </w:t>
      </w:r>
      <w:r w:rsidR="00403130">
        <w:rPr>
          <w:rFonts w:ascii="Calibri" w:hAnsi="Calibri" w:cs="Calibri"/>
          <w:b/>
        </w:rPr>
        <w:t>Wnioskodawca</w:t>
      </w:r>
      <w:r w:rsidRPr="00431A90">
        <w:rPr>
          <w:rFonts w:ascii="Calibri" w:hAnsi="Calibri" w:cs="Calibri"/>
          <w:b/>
        </w:rPr>
        <w:t xml:space="preserve"> oświadcza, że:</w:t>
      </w:r>
    </w:p>
    <w:p w14:paraId="5A526C36" w14:textId="77777777" w:rsidR="00431A90" w:rsidRDefault="00431A90" w:rsidP="00431A90">
      <w:pPr>
        <w:pStyle w:val="Akapitzlist"/>
        <w:widowControl w:val="0"/>
        <w:numPr>
          <w:ilvl w:val="0"/>
          <w:numId w:val="45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O</w:t>
      </w:r>
      <w:r w:rsidRPr="00431A90">
        <w:rPr>
          <w:rFonts w:ascii="Calibri" w:hAnsi="Calibri" w:cs="Calibri"/>
          <w:b/>
        </w:rPr>
        <w:t>d daty zawarcia umowy nie zmienił się status prawny</w:t>
      </w:r>
      <w:r>
        <w:rPr>
          <w:rFonts w:ascii="Calibri" w:hAnsi="Calibri" w:cs="Calibri"/>
          <w:b/>
        </w:rPr>
        <w:t>;</w:t>
      </w:r>
    </w:p>
    <w:p w14:paraId="2FEF476C" w14:textId="55B38D80" w:rsidR="00431A90" w:rsidRPr="00431A90" w:rsidRDefault="00431A90" w:rsidP="00431A90">
      <w:pPr>
        <w:pStyle w:val="Akapitzlist"/>
        <w:widowControl w:val="0"/>
        <w:numPr>
          <w:ilvl w:val="0"/>
          <w:numId w:val="45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</w:t>
      </w:r>
      <w:r w:rsidRPr="00431A90">
        <w:rPr>
          <w:rFonts w:ascii="Calibri" w:hAnsi="Calibri" w:cs="Calibri"/>
          <w:b/>
        </w:rPr>
        <w:t xml:space="preserve">szystkie podane w niniejszym sprawozdaniu informacje są zgodne z aktualnym stanem prawnym i faktycznym; </w:t>
      </w:r>
    </w:p>
    <w:p w14:paraId="2E99A62F" w14:textId="5770E2C7" w:rsidR="00431A90" w:rsidRPr="00431A90" w:rsidRDefault="00431A90" w:rsidP="00431A90">
      <w:pPr>
        <w:pStyle w:val="Akapitzlist"/>
        <w:widowControl w:val="0"/>
        <w:numPr>
          <w:ilvl w:val="0"/>
          <w:numId w:val="45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lastRenderedPageBreak/>
        <w:t>W</w:t>
      </w:r>
      <w:r w:rsidRPr="00431A90">
        <w:rPr>
          <w:rFonts w:ascii="Calibri" w:hAnsi="Calibri" w:cs="Calibri"/>
          <w:b/>
        </w:rPr>
        <w:t>szystkie kwoty wymienione w zestawieniu faktur (rachunków) zostały faktycznie poniesione</w:t>
      </w:r>
      <w:r>
        <w:rPr>
          <w:rFonts w:ascii="Calibri" w:hAnsi="Calibri" w:cs="Calibri"/>
          <w:b/>
        </w:rPr>
        <w:t xml:space="preserve"> wyłącznie na realizację danej inicjatywy</w:t>
      </w:r>
      <w:r w:rsidRPr="00431A90">
        <w:rPr>
          <w:rFonts w:ascii="Calibri" w:hAnsi="Calibri" w:cs="Calibri"/>
          <w:b/>
        </w:rPr>
        <w:t xml:space="preserve">. </w:t>
      </w:r>
    </w:p>
    <w:p w14:paraId="185BA0BF" w14:textId="77777777" w:rsidR="00431A90" w:rsidRPr="00431A90" w:rsidRDefault="00431A90" w:rsidP="00431A90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</w:rPr>
      </w:pPr>
    </w:p>
    <w:p w14:paraId="2BA70F86" w14:textId="4E88A99B" w:rsidR="008C0C90" w:rsidRPr="009871AE" w:rsidRDefault="008C0C90" w:rsidP="008C0C90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 xml:space="preserve">Podpisy osób upoważnionych w imieniu </w:t>
      </w:r>
      <w:r w:rsidR="00403130">
        <w:rPr>
          <w:rFonts w:ascii="Calibri" w:hAnsi="Calibri" w:cs="Verdana"/>
          <w:b/>
          <w:u w:val="single"/>
        </w:rPr>
        <w:t>Wnioskodawcy</w:t>
      </w:r>
      <w:r>
        <w:rPr>
          <w:rFonts w:ascii="Calibri" w:hAnsi="Calibri" w:cs="Verdana"/>
          <w:b/>
          <w:u w:val="single"/>
        </w:rPr>
        <w:t xml:space="preserve"> </w:t>
      </w:r>
      <w:r w:rsidRPr="009871AE">
        <w:rPr>
          <w:rFonts w:ascii="Calibri" w:hAnsi="Calibri" w:cs="Verdana"/>
          <w:b/>
          <w:u w:val="single"/>
        </w:rPr>
        <w:t xml:space="preserve">poświadczające powyższe oświadczenia: </w:t>
      </w:r>
    </w:p>
    <w:p w14:paraId="430B4F76" w14:textId="77777777" w:rsidR="008C0C90" w:rsidRDefault="008C0C90" w:rsidP="008C0C90">
      <w:pPr>
        <w:ind w:left="-426"/>
        <w:rPr>
          <w:rFonts w:ascii="Calibri" w:hAnsi="Calibri" w:cs="Verdana"/>
          <w:sz w:val="20"/>
          <w:szCs w:val="20"/>
        </w:rPr>
      </w:pPr>
    </w:p>
    <w:p w14:paraId="23F43C28" w14:textId="77777777" w:rsidR="008C0C90" w:rsidRPr="007E56C9" w:rsidRDefault="008C0C90" w:rsidP="008C0C90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6BB49FA6" w14:textId="77777777" w:rsidR="008C0C90" w:rsidRPr="00F0379E" w:rsidRDefault="008C0C90" w:rsidP="008C0C90"/>
    <w:p w14:paraId="3A582946" w14:textId="77777777" w:rsidR="00F874D8" w:rsidRPr="00F874D8" w:rsidRDefault="00F874D8" w:rsidP="00F874D8">
      <w:pPr>
        <w:rPr>
          <w:rFonts w:ascii="Calibri" w:eastAsia="Times New Roman" w:hAnsi="Calibri" w:cs="Calibri"/>
          <w:color w:val="44546A"/>
        </w:rPr>
      </w:pPr>
    </w:p>
    <w:p w14:paraId="633431A1" w14:textId="77777777" w:rsidR="00F874D8" w:rsidRPr="00F874D8" w:rsidRDefault="00F874D8" w:rsidP="00F874D8">
      <w:pPr>
        <w:rPr>
          <w:rFonts w:ascii="Calibri" w:eastAsia="Times New Roman" w:hAnsi="Calibri" w:cs="Calibri"/>
          <w:color w:val="44546A"/>
        </w:rPr>
      </w:pPr>
    </w:p>
    <w:p w14:paraId="6460C71A" w14:textId="77777777" w:rsidR="00F874D8" w:rsidRPr="00F874D8" w:rsidRDefault="00F874D8" w:rsidP="00F874D8">
      <w:pPr>
        <w:rPr>
          <w:rFonts w:ascii="Calibri" w:eastAsia="Times New Roman" w:hAnsi="Calibri" w:cs="Calibri"/>
          <w:color w:val="44546A"/>
        </w:rPr>
      </w:pPr>
    </w:p>
    <w:p w14:paraId="6FC31393" w14:textId="77777777" w:rsidR="00F874D8" w:rsidRPr="00F874D8" w:rsidRDefault="00F874D8" w:rsidP="00F874D8">
      <w:pPr>
        <w:spacing w:after="0" w:line="251" w:lineRule="auto"/>
        <w:rPr>
          <w:rFonts w:ascii="Calibri" w:hAnsi="Calibri" w:cs="Calibri"/>
        </w:rPr>
      </w:pPr>
    </w:p>
    <w:sectPr w:rsidR="00F874D8" w:rsidRPr="00F874D8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C9E31A" w14:textId="77777777" w:rsidR="00336C02" w:rsidRDefault="00336C02">
      <w:pPr>
        <w:spacing w:before="0" w:after="0" w:line="240" w:lineRule="auto"/>
      </w:pPr>
      <w:r>
        <w:separator/>
      </w:r>
    </w:p>
  </w:endnote>
  <w:endnote w:type="continuationSeparator" w:id="0">
    <w:p w14:paraId="322B2E7A" w14:textId="77777777" w:rsidR="00336C02" w:rsidRDefault="00336C0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65ED4" w14:textId="77777777" w:rsidR="000A0CF7" w:rsidRDefault="000A0CF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11E0073B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512B63">
      <w:rPr>
        <w:noProof/>
        <w:color w:val="FFFFFF" w:themeColor="background1"/>
        <w:lang w:bidi="pl-PL"/>
      </w:rPr>
      <w:t>0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CDFFC0" w14:textId="77777777" w:rsidR="000A0CF7" w:rsidRDefault="000A0CF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5FF3E4" w14:textId="77777777" w:rsidR="00336C02" w:rsidRDefault="00336C02">
      <w:pPr>
        <w:spacing w:before="0" w:after="0" w:line="240" w:lineRule="auto"/>
      </w:pPr>
      <w:r>
        <w:separator/>
      </w:r>
    </w:p>
  </w:footnote>
  <w:footnote w:type="continuationSeparator" w:id="0">
    <w:p w14:paraId="7BBAA357" w14:textId="77777777" w:rsidR="00336C02" w:rsidRDefault="00336C0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BBE20E" w14:textId="77777777" w:rsidR="000A0CF7" w:rsidRDefault="000A0CF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316FC" w14:textId="705BE090" w:rsidR="00A454CD" w:rsidRDefault="000A0CF7" w:rsidP="00A454CD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FC2E77B" wp14:editId="6F71B06C">
              <wp:simplePos x="0" y="0"/>
              <wp:positionH relativeFrom="margin">
                <wp:align>center</wp:align>
              </wp:positionH>
              <wp:positionV relativeFrom="paragraph">
                <wp:posOffset>-304800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287782923" name="Obraz 287782923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2763543" name="Obraz 1742763543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267387" name="Obraz 21267387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840769" name="Obraz 5840769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3CA9356" id="Grupa 3" o:spid="_x0000_s1026" style="position:absolute;margin-left:0;margin-top:-24pt;width:428.75pt;height:68pt;z-index:251664384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4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Mj1FcbJ4t8KQeJIPCdx4i0qDxXd6NJrVn4ebUE&#10;XVLvSUk8uTVhozeXI0azqybhG53AqTuXCj0309dN9vvJlKMVeUoxW15NJXva127btL1djsqKQEEZ&#10;BBHqCMc9OfelyPWgoKKTI9R+dLQD0309Q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TA9B+VGB6D8qW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87782923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">
                <v:imagedata r:id="rId5" o:title=""/>
              </v:shape>
              <v:shape id="Obraz 1742763543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">
                <v:imagedata r:id="rId6" o:title=""/>
              </v:shape>
              <v:shape id="Obraz 21267387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">
                <v:imagedata r:id="rId7" o:title=""/>
              </v:shape>
              <v:shape id="Obraz 5840769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">
                <v:imagedata r:id="rId8" o:title=""/>
              </v:shape>
              <w10:wrap anchorx="margin"/>
            </v:group>
          </w:pict>
        </mc:Fallback>
      </mc:AlternateContent>
    </w:r>
  </w:p>
  <w:p w14:paraId="3AE88997" w14:textId="615351FC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DD970D0"/>
    <w:multiLevelType w:val="hybridMultilevel"/>
    <w:tmpl w:val="672426A2"/>
    <w:lvl w:ilvl="0" w:tplc="65EA2F7A">
      <w:start w:val="1"/>
      <w:numFmt w:val="lowerLetter"/>
      <w:lvlText w:val="%1)"/>
      <w:lvlJc w:val="left"/>
      <w:pPr>
        <w:ind w:left="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74FB66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BA2056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256E3CA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70ADEC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8ACC14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3BA610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E882200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B82BDE6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8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1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2D6541B3"/>
    <w:multiLevelType w:val="multilevel"/>
    <w:tmpl w:val="50485F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 w15:restartNumberingAfterBreak="0">
    <w:nsid w:val="45B85B8C"/>
    <w:multiLevelType w:val="hybridMultilevel"/>
    <w:tmpl w:val="C6B23A7C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27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2" w15:restartNumberingAfterBreak="0">
    <w:nsid w:val="58C831B9"/>
    <w:multiLevelType w:val="multilevel"/>
    <w:tmpl w:val="7FD6DBC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6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7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8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47160624">
    <w:abstractNumId w:val="9"/>
  </w:num>
  <w:num w:numId="2" w16cid:durableId="232547991">
    <w:abstractNumId w:val="9"/>
  </w:num>
  <w:num w:numId="3" w16cid:durableId="720709365">
    <w:abstractNumId w:val="8"/>
  </w:num>
  <w:num w:numId="4" w16cid:durableId="795686515">
    <w:abstractNumId w:val="8"/>
  </w:num>
  <w:num w:numId="5" w16cid:durableId="375548562">
    <w:abstractNumId w:val="9"/>
  </w:num>
  <w:num w:numId="6" w16cid:durableId="1044986621">
    <w:abstractNumId w:val="8"/>
  </w:num>
  <w:num w:numId="7" w16cid:durableId="1658607450">
    <w:abstractNumId w:val="18"/>
  </w:num>
  <w:num w:numId="8" w16cid:durableId="311565957">
    <w:abstractNumId w:val="13"/>
  </w:num>
  <w:num w:numId="9" w16cid:durableId="1766807115">
    <w:abstractNumId w:val="23"/>
  </w:num>
  <w:num w:numId="10" w16cid:durableId="1192645704">
    <w:abstractNumId w:val="20"/>
  </w:num>
  <w:num w:numId="11" w16cid:durableId="1157841255">
    <w:abstractNumId w:val="36"/>
  </w:num>
  <w:num w:numId="12" w16cid:durableId="146171083">
    <w:abstractNumId w:val="35"/>
  </w:num>
  <w:num w:numId="13" w16cid:durableId="1705906175">
    <w:abstractNumId w:val="7"/>
  </w:num>
  <w:num w:numId="14" w16cid:durableId="668748884">
    <w:abstractNumId w:val="6"/>
  </w:num>
  <w:num w:numId="15" w16cid:durableId="281696033">
    <w:abstractNumId w:val="5"/>
  </w:num>
  <w:num w:numId="16" w16cid:durableId="1364748567">
    <w:abstractNumId w:val="4"/>
  </w:num>
  <w:num w:numId="17" w16cid:durableId="1297251769">
    <w:abstractNumId w:val="3"/>
  </w:num>
  <w:num w:numId="18" w16cid:durableId="565607322">
    <w:abstractNumId w:val="2"/>
  </w:num>
  <w:num w:numId="19" w16cid:durableId="779833871">
    <w:abstractNumId w:val="1"/>
  </w:num>
  <w:num w:numId="20" w16cid:durableId="1339583164">
    <w:abstractNumId w:val="0"/>
  </w:num>
  <w:num w:numId="21" w16cid:durableId="1600722570">
    <w:abstractNumId w:val="15"/>
  </w:num>
  <w:num w:numId="22" w16cid:durableId="1772167587">
    <w:abstractNumId w:val="29"/>
  </w:num>
  <w:num w:numId="23" w16cid:durableId="1151213847">
    <w:abstractNumId w:val="11"/>
  </w:num>
  <w:num w:numId="24" w16cid:durableId="1754278370">
    <w:abstractNumId w:val="40"/>
  </w:num>
  <w:num w:numId="25" w16cid:durableId="1616910474">
    <w:abstractNumId w:val="19"/>
  </w:num>
  <w:num w:numId="26" w16cid:durableId="1145584247">
    <w:abstractNumId w:val="38"/>
  </w:num>
  <w:num w:numId="27" w16cid:durableId="1040780966">
    <w:abstractNumId w:val="21"/>
  </w:num>
  <w:num w:numId="28" w16cid:durableId="43218141">
    <w:abstractNumId w:val="12"/>
  </w:num>
  <w:num w:numId="29" w16cid:durableId="1224606123">
    <w:abstractNumId w:val="28"/>
  </w:num>
  <w:num w:numId="30" w16cid:durableId="1086270446">
    <w:abstractNumId w:val="39"/>
  </w:num>
  <w:num w:numId="31" w16cid:durableId="684405497">
    <w:abstractNumId w:val="27"/>
  </w:num>
  <w:num w:numId="32" w16cid:durableId="435443553">
    <w:abstractNumId w:val="22"/>
  </w:num>
  <w:num w:numId="33" w16cid:durableId="1700155479">
    <w:abstractNumId w:val="33"/>
  </w:num>
  <w:num w:numId="34" w16cid:durableId="497424217">
    <w:abstractNumId w:val="25"/>
  </w:num>
  <w:num w:numId="35" w16cid:durableId="820656853">
    <w:abstractNumId w:val="30"/>
  </w:num>
  <w:num w:numId="36" w16cid:durableId="1101336876">
    <w:abstractNumId w:val="16"/>
  </w:num>
  <w:num w:numId="37" w16cid:durableId="1002390404">
    <w:abstractNumId w:val="10"/>
  </w:num>
  <w:num w:numId="38" w16cid:durableId="958537634">
    <w:abstractNumId w:val="34"/>
  </w:num>
  <w:num w:numId="39" w16cid:durableId="1081372890">
    <w:abstractNumId w:val="17"/>
  </w:num>
  <w:num w:numId="40" w16cid:durableId="551113210">
    <w:abstractNumId w:val="37"/>
  </w:num>
  <w:num w:numId="41" w16cid:durableId="553464456">
    <w:abstractNumId w:val="31"/>
  </w:num>
  <w:num w:numId="42" w16cid:durableId="1792746037">
    <w:abstractNumId w:val="24"/>
  </w:num>
  <w:num w:numId="43" w16cid:durableId="2084911909">
    <w:abstractNumId w:val="32"/>
  </w:num>
  <w:num w:numId="44" w16cid:durableId="1411347518">
    <w:abstractNumId w:val="14"/>
  </w:num>
  <w:num w:numId="45" w16cid:durableId="184216383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663FF"/>
    <w:rsid w:val="000748AA"/>
    <w:rsid w:val="0007660E"/>
    <w:rsid w:val="00082630"/>
    <w:rsid w:val="000A0CF7"/>
    <w:rsid w:val="000B4468"/>
    <w:rsid w:val="001638F6"/>
    <w:rsid w:val="001718D5"/>
    <w:rsid w:val="00190307"/>
    <w:rsid w:val="001927C6"/>
    <w:rsid w:val="001A2000"/>
    <w:rsid w:val="001A56D6"/>
    <w:rsid w:val="001C422F"/>
    <w:rsid w:val="001C42F5"/>
    <w:rsid w:val="001C4603"/>
    <w:rsid w:val="001D4AB6"/>
    <w:rsid w:val="001E5857"/>
    <w:rsid w:val="001F398A"/>
    <w:rsid w:val="00243A28"/>
    <w:rsid w:val="00256C99"/>
    <w:rsid w:val="0026646C"/>
    <w:rsid w:val="00266B64"/>
    <w:rsid w:val="00291795"/>
    <w:rsid w:val="002A3EA6"/>
    <w:rsid w:val="002E448C"/>
    <w:rsid w:val="003209D6"/>
    <w:rsid w:val="00324E39"/>
    <w:rsid w:val="00332C29"/>
    <w:rsid w:val="00334A73"/>
    <w:rsid w:val="00336C02"/>
    <w:rsid w:val="003422FF"/>
    <w:rsid w:val="00367161"/>
    <w:rsid w:val="003E6EF5"/>
    <w:rsid w:val="00400661"/>
    <w:rsid w:val="00403130"/>
    <w:rsid w:val="00431A90"/>
    <w:rsid w:val="00462D9B"/>
    <w:rsid w:val="00485AC8"/>
    <w:rsid w:val="004946A0"/>
    <w:rsid w:val="004952C4"/>
    <w:rsid w:val="004A7D7C"/>
    <w:rsid w:val="004D2E04"/>
    <w:rsid w:val="004E2182"/>
    <w:rsid w:val="004E251A"/>
    <w:rsid w:val="00502B3C"/>
    <w:rsid w:val="00512B63"/>
    <w:rsid w:val="0052576F"/>
    <w:rsid w:val="0054178E"/>
    <w:rsid w:val="0054203F"/>
    <w:rsid w:val="0056092D"/>
    <w:rsid w:val="00574005"/>
    <w:rsid w:val="00597101"/>
    <w:rsid w:val="005A0750"/>
    <w:rsid w:val="005A1C5A"/>
    <w:rsid w:val="005C3A4E"/>
    <w:rsid w:val="005D5483"/>
    <w:rsid w:val="005E026E"/>
    <w:rsid w:val="005F4D7D"/>
    <w:rsid w:val="00613198"/>
    <w:rsid w:val="0062025A"/>
    <w:rsid w:val="0065361C"/>
    <w:rsid w:val="006550EC"/>
    <w:rsid w:val="00667AD5"/>
    <w:rsid w:val="00667F45"/>
    <w:rsid w:val="00690EFD"/>
    <w:rsid w:val="006A502E"/>
    <w:rsid w:val="006A68F8"/>
    <w:rsid w:val="006C64EF"/>
    <w:rsid w:val="007021DE"/>
    <w:rsid w:val="00726685"/>
    <w:rsid w:val="00732607"/>
    <w:rsid w:val="0073586A"/>
    <w:rsid w:val="007375CD"/>
    <w:rsid w:val="0075391F"/>
    <w:rsid w:val="007952AF"/>
    <w:rsid w:val="007A4384"/>
    <w:rsid w:val="007B0DA7"/>
    <w:rsid w:val="007C6619"/>
    <w:rsid w:val="00844483"/>
    <w:rsid w:val="008656A8"/>
    <w:rsid w:val="00885064"/>
    <w:rsid w:val="008909B6"/>
    <w:rsid w:val="008B5775"/>
    <w:rsid w:val="008C0C90"/>
    <w:rsid w:val="008D1FE8"/>
    <w:rsid w:val="008D434A"/>
    <w:rsid w:val="009102E8"/>
    <w:rsid w:val="00934F1C"/>
    <w:rsid w:val="00953428"/>
    <w:rsid w:val="00965B41"/>
    <w:rsid w:val="0097448A"/>
    <w:rsid w:val="009871AE"/>
    <w:rsid w:val="009B6AB4"/>
    <w:rsid w:val="009C2E50"/>
    <w:rsid w:val="009D2231"/>
    <w:rsid w:val="009E3A3E"/>
    <w:rsid w:val="00A122DB"/>
    <w:rsid w:val="00A156DC"/>
    <w:rsid w:val="00A30B1A"/>
    <w:rsid w:val="00A33504"/>
    <w:rsid w:val="00A3711D"/>
    <w:rsid w:val="00A454CD"/>
    <w:rsid w:val="00A562A9"/>
    <w:rsid w:val="00A66CCA"/>
    <w:rsid w:val="00AD165F"/>
    <w:rsid w:val="00B10D4B"/>
    <w:rsid w:val="00B47B7A"/>
    <w:rsid w:val="00B646B8"/>
    <w:rsid w:val="00B64757"/>
    <w:rsid w:val="00BB5BFF"/>
    <w:rsid w:val="00BE151D"/>
    <w:rsid w:val="00C15108"/>
    <w:rsid w:val="00C554F1"/>
    <w:rsid w:val="00C80BD4"/>
    <w:rsid w:val="00CF3A42"/>
    <w:rsid w:val="00D20F03"/>
    <w:rsid w:val="00D5413C"/>
    <w:rsid w:val="00D9591B"/>
    <w:rsid w:val="00DC07A3"/>
    <w:rsid w:val="00DD7455"/>
    <w:rsid w:val="00DE4ACE"/>
    <w:rsid w:val="00E11B8A"/>
    <w:rsid w:val="00E15CD3"/>
    <w:rsid w:val="00E2232F"/>
    <w:rsid w:val="00E23416"/>
    <w:rsid w:val="00EF0F3A"/>
    <w:rsid w:val="00F00DA6"/>
    <w:rsid w:val="00F0379E"/>
    <w:rsid w:val="00F17511"/>
    <w:rsid w:val="00F40290"/>
    <w:rsid w:val="00F55630"/>
    <w:rsid w:val="00F677F9"/>
    <w:rsid w:val="00F874D8"/>
    <w:rsid w:val="00F91EEB"/>
    <w:rsid w:val="00F9214C"/>
    <w:rsid w:val="00F9364A"/>
    <w:rsid w:val="00FB34E1"/>
    <w:rsid w:val="00FC747A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C0C90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  <w:style w:type="table" w:customStyle="1" w:styleId="TableGrid">
    <w:name w:val="TableGrid"/>
    <w:rsid w:val="0056092D"/>
    <w:pPr>
      <w:spacing w:before="0" w:after="0" w:line="240" w:lineRule="auto"/>
    </w:pPr>
    <w:rPr>
      <w:color w:val="auto"/>
      <w:kern w:val="2"/>
      <w:lang w:eastAsia="pl-PL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AF93F7-D8FB-4DED-9222-E70ABE5D58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1</TotalTime>
  <Pages>4</Pages>
  <Words>358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5</cp:revision>
  <cp:lastPrinted>2024-06-14T09:37:00Z</cp:lastPrinted>
  <dcterms:created xsi:type="dcterms:W3CDTF">2025-07-29T17:24:00Z</dcterms:created>
  <dcterms:modified xsi:type="dcterms:W3CDTF">2025-07-31T13:39:00Z</dcterms:modified>
  <cp:version/>
</cp:coreProperties>
</file>