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1FF79942" w:rsidR="00F0379E" w:rsidRDefault="00F0379E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 xml:space="preserve">Załącznik nr </w:t>
      </w:r>
      <w:r w:rsidR="00B76AEE">
        <w:rPr>
          <w:rFonts w:ascii="Calibri" w:eastAsia="Arial" w:hAnsi="Calibri" w:cs="Calibri"/>
          <w:b/>
          <w:bCs/>
        </w:rPr>
        <w:t>4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4AB2618D" w:rsidR="00F0379E" w:rsidRPr="0007660E" w:rsidRDefault="00B76AE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>
        <w:rPr>
          <w:rFonts w:ascii="Calibri" w:eastAsia="Arial" w:hAnsi="Calibri" w:cs="Calibri"/>
          <w:b/>
          <w:bCs/>
          <w:sz w:val="32"/>
          <w:szCs w:val="32"/>
        </w:rPr>
        <w:t>KARTA OCENY MERYTORYCZ</w:t>
      </w:r>
      <w:r w:rsidR="005477F0">
        <w:rPr>
          <w:rFonts w:ascii="Calibri" w:eastAsia="Arial" w:hAnsi="Calibri" w:cs="Calibri"/>
          <w:b/>
          <w:bCs/>
          <w:sz w:val="32"/>
          <w:szCs w:val="32"/>
        </w:rPr>
        <w:t>NEJ WNIOSKU</w:t>
      </w:r>
    </w:p>
    <w:p w14:paraId="7ED8D298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544"/>
        <w:gridCol w:w="6237"/>
      </w:tblGrid>
      <w:tr w:rsidR="00D4373F" w:rsidRPr="00D97AAD" w14:paraId="57C34671" w14:textId="77777777" w:rsidTr="00D4373F">
        <w:trPr>
          <w:trHeight w:val="377"/>
        </w:trPr>
        <w:tc>
          <w:tcPr>
            <w:tcW w:w="3544" w:type="dxa"/>
            <w:shd w:val="clear" w:color="auto" w:fill="FFC000"/>
            <w:vAlign w:val="center"/>
          </w:tcPr>
          <w:p w14:paraId="0E4B6C87" w14:textId="705D796D" w:rsidR="00D4373F" w:rsidRPr="0075391F" w:rsidRDefault="00D4373F" w:rsidP="00BC1158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Numer wniosku</w:t>
            </w:r>
          </w:p>
        </w:tc>
        <w:tc>
          <w:tcPr>
            <w:tcW w:w="6237" w:type="dxa"/>
            <w:shd w:val="clear" w:color="auto" w:fill="FFFFFF"/>
          </w:tcPr>
          <w:p w14:paraId="7E8F3A7A" w14:textId="77777777" w:rsidR="00D4373F" w:rsidRPr="00616087" w:rsidRDefault="00D4373F" w:rsidP="00BC1158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D4373F" w:rsidRPr="00D97AAD" w14:paraId="19FD45A3" w14:textId="77777777" w:rsidTr="00D4373F">
        <w:trPr>
          <w:trHeight w:val="377"/>
        </w:trPr>
        <w:tc>
          <w:tcPr>
            <w:tcW w:w="3544" w:type="dxa"/>
            <w:shd w:val="clear" w:color="auto" w:fill="FFC000"/>
            <w:vAlign w:val="center"/>
          </w:tcPr>
          <w:p w14:paraId="1CF0A42E" w14:textId="6168C487" w:rsidR="00D4373F" w:rsidRPr="0075391F" w:rsidRDefault="00D4373F" w:rsidP="00D4373F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Nazwa Wnioskodawcy</w:t>
            </w:r>
          </w:p>
        </w:tc>
        <w:tc>
          <w:tcPr>
            <w:tcW w:w="6237" w:type="dxa"/>
            <w:shd w:val="clear" w:color="auto" w:fill="FFFFFF"/>
          </w:tcPr>
          <w:p w14:paraId="56D73AF2" w14:textId="77777777" w:rsidR="00D4373F" w:rsidRPr="00616087" w:rsidRDefault="00D4373F" w:rsidP="00BC1158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581DB5F7" w14:textId="77777777" w:rsidTr="00D4373F">
        <w:trPr>
          <w:trHeight w:val="377"/>
        </w:trPr>
        <w:tc>
          <w:tcPr>
            <w:tcW w:w="3544" w:type="dxa"/>
            <w:shd w:val="clear" w:color="auto" w:fill="FFC000"/>
            <w:vAlign w:val="center"/>
          </w:tcPr>
          <w:p w14:paraId="54D84FA7" w14:textId="7992C9D6" w:rsidR="00F0379E" w:rsidRPr="0075391F" w:rsidRDefault="00D4373F" w:rsidP="001400B7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 xml:space="preserve">Imię i nazwisko </w:t>
            </w:r>
            <w:r w:rsidR="001400B7">
              <w:rPr>
                <w:rFonts w:ascii="Calibri" w:eastAsia="Arial" w:hAnsi="Calibri" w:cs="Calibri"/>
                <w:b/>
              </w:rPr>
              <w:t>O</w:t>
            </w:r>
            <w:r>
              <w:rPr>
                <w:rFonts w:ascii="Calibri" w:eastAsia="Arial" w:hAnsi="Calibri" w:cs="Calibri"/>
                <w:b/>
              </w:rPr>
              <w:t>ceniającego</w:t>
            </w:r>
          </w:p>
        </w:tc>
        <w:tc>
          <w:tcPr>
            <w:tcW w:w="6237" w:type="dxa"/>
            <w:shd w:val="clear" w:color="auto" w:fill="FFFFFF"/>
          </w:tcPr>
          <w:p w14:paraId="09749250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5484A3A2" w14:textId="6DBB961D" w:rsidR="00D4373F" w:rsidRPr="00D4373F" w:rsidRDefault="00D4373F" w:rsidP="00445C4F">
      <w:pPr>
        <w:ind w:left="-709"/>
        <w:jc w:val="center"/>
        <w:rPr>
          <w:rFonts w:ascii="Calibri" w:hAnsi="Calibri" w:cs="Calibri"/>
          <w:b/>
        </w:rPr>
      </w:pPr>
      <w:r w:rsidRPr="00D4373F">
        <w:rPr>
          <w:rFonts w:ascii="Calibri" w:hAnsi="Calibri" w:cs="Calibri"/>
          <w:b/>
        </w:rPr>
        <w:t xml:space="preserve">KARTA OCENY </w:t>
      </w:r>
      <w:r w:rsidR="00901FF1">
        <w:rPr>
          <w:rFonts w:ascii="Calibri" w:hAnsi="Calibri" w:cs="Calibri"/>
          <w:b/>
        </w:rPr>
        <w:t>MERYTORYCZ</w:t>
      </w:r>
      <w:r w:rsidRPr="00D4373F">
        <w:rPr>
          <w:rFonts w:ascii="Calibri" w:hAnsi="Calibri" w:cs="Calibri"/>
          <w:b/>
        </w:rPr>
        <w:t xml:space="preserve">NEJ WNIOSKU ZŁOŻONEGO W NABORZE WNIOSKÓW </w:t>
      </w:r>
      <w:r w:rsidR="00445C4F">
        <w:rPr>
          <w:rFonts w:ascii="Calibri" w:hAnsi="Calibri" w:cs="Calibri"/>
          <w:b/>
        </w:rPr>
        <w:br/>
      </w:r>
      <w:r w:rsidRPr="00D4373F">
        <w:rPr>
          <w:rFonts w:ascii="Calibri" w:hAnsi="Calibri" w:cs="Calibri"/>
          <w:b/>
        </w:rPr>
        <w:t>W RAMACH PROJEKTU WIELKOPOLSKIE MAŁE INICJATYWY</w:t>
      </w:r>
    </w:p>
    <w:p w14:paraId="7EC5D4F2" w14:textId="6A180B4D" w:rsidR="00D4373F" w:rsidRPr="00D4373F" w:rsidRDefault="00445C4F" w:rsidP="001400B7">
      <w:pPr>
        <w:ind w:left="-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O</w:t>
      </w:r>
      <w:r w:rsidR="00D4373F" w:rsidRPr="00D4373F">
        <w:rPr>
          <w:rFonts w:ascii="Calibri" w:hAnsi="Calibri" w:cs="Calibri"/>
          <w:b/>
        </w:rPr>
        <w:t xml:space="preserve">ceny </w:t>
      </w:r>
      <w:r w:rsidR="00901FF1">
        <w:rPr>
          <w:rFonts w:ascii="Calibri" w:hAnsi="Calibri" w:cs="Calibri"/>
          <w:b/>
        </w:rPr>
        <w:t>merytoryczn</w:t>
      </w:r>
      <w:r w:rsidR="00D4373F" w:rsidRPr="00D4373F">
        <w:rPr>
          <w:rFonts w:ascii="Calibri" w:hAnsi="Calibri" w:cs="Calibri"/>
          <w:b/>
        </w:rPr>
        <w:t xml:space="preserve">ej dokonują </w:t>
      </w:r>
      <w:r w:rsidR="00901FF1">
        <w:rPr>
          <w:rFonts w:ascii="Calibri" w:hAnsi="Calibri" w:cs="Calibri"/>
          <w:b/>
        </w:rPr>
        <w:t>Eksperci</w:t>
      </w:r>
      <w:r w:rsidR="00D4373F" w:rsidRPr="00D4373F">
        <w:rPr>
          <w:rFonts w:ascii="Calibri" w:hAnsi="Calibri" w:cs="Calibri"/>
          <w:b/>
        </w:rPr>
        <w:t>.</w:t>
      </w: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686"/>
        <w:gridCol w:w="1276"/>
        <w:gridCol w:w="1276"/>
        <w:gridCol w:w="3543"/>
      </w:tblGrid>
      <w:tr w:rsidR="007C4293" w14:paraId="78BBFB4C" w14:textId="6534E1B3" w:rsidTr="007C4293">
        <w:trPr>
          <w:trHeight w:val="379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  <w:hideMark/>
          </w:tcPr>
          <w:p w14:paraId="2F245928" w14:textId="7AB9F507" w:rsidR="007C4293" w:rsidRPr="003B4DC6" w:rsidRDefault="007C4293" w:rsidP="007C4293">
            <w:pPr>
              <w:spacing w:before="0" w:after="0" w:line="240" w:lineRule="auto"/>
              <w:jc w:val="center"/>
              <w:rPr>
                <w:rFonts w:ascii="Calibri" w:eastAsia="Arial" w:hAnsi="Calibri" w:cs="Calibri"/>
                <w:b/>
              </w:rPr>
            </w:pPr>
            <w:r w:rsidRPr="003B4DC6">
              <w:rPr>
                <w:rFonts w:ascii="Calibri" w:eastAsia="Arial" w:hAnsi="Calibri" w:cs="Calibri"/>
                <w:b/>
              </w:rPr>
              <w:t>Kryterium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  <w:hideMark/>
          </w:tcPr>
          <w:p w14:paraId="207D0F2D" w14:textId="5C4EAE1A" w:rsidR="007C4293" w:rsidRPr="007C4293" w:rsidRDefault="007C4293" w:rsidP="007C4293">
            <w:pPr>
              <w:ind w:left="-113" w:right="-105"/>
              <w:jc w:val="center"/>
              <w:rPr>
                <w:rFonts w:ascii="Calibri" w:eastAsia="Arial" w:hAnsi="Calibri" w:cs="Calibri"/>
                <w:b/>
              </w:rPr>
            </w:pPr>
            <w:r w:rsidRPr="007C4293">
              <w:rPr>
                <w:rFonts w:ascii="Calibri" w:hAnsi="Calibri" w:cs="Calibri"/>
                <w:b/>
              </w:rPr>
              <w:t>Maksymalna liczba punktów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EDFEDFC" w14:textId="3E380C43" w:rsidR="007C4293" w:rsidRPr="003B4DC6" w:rsidRDefault="007C4293" w:rsidP="007C4293">
            <w:pPr>
              <w:ind w:left="-105"/>
              <w:jc w:val="center"/>
              <w:rPr>
                <w:rFonts w:ascii="Calibri" w:eastAsia="Arial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Przyznana</w:t>
            </w:r>
            <w:r>
              <w:rPr>
                <w:rFonts w:ascii="Calibri" w:hAnsi="Calibri" w:cs="Calibri"/>
                <w:b/>
              </w:rPr>
              <w:br/>
              <w:t>liczba punktów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8C3848B" w14:textId="6C9AEF6C" w:rsidR="007C4293" w:rsidRPr="003B4DC6" w:rsidRDefault="007C4293" w:rsidP="007C4293">
            <w:pPr>
              <w:ind w:left="-108" w:right="-108"/>
              <w:jc w:val="center"/>
              <w:rPr>
                <w:rFonts w:ascii="Calibri" w:eastAsia="Arial" w:hAnsi="Calibri" w:cs="Calibri"/>
                <w:b/>
              </w:rPr>
            </w:pPr>
            <w:r w:rsidRPr="003B4DC6">
              <w:rPr>
                <w:rFonts w:ascii="Calibri" w:eastAsia="Arial" w:hAnsi="Calibri" w:cs="Calibri"/>
                <w:b/>
              </w:rPr>
              <w:t>Uzasadnienie</w:t>
            </w:r>
          </w:p>
        </w:tc>
      </w:tr>
      <w:tr w:rsidR="007C4293" w:rsidRPr="00D97AAD" w14:paraId="7D416F87" w14:textId="0631156D" w:rsidTr="007C4293">
        <w:trPr>
          <w:trHeight w:val="377"/>
        </w:trPr>
        <w:tc>
          <w:tcPr>
            <w:tcW w:w="3686" w:type="dxa"/>
            <w:shd w:val="clear" w:color="auto" w:fill="FFC000"/>
            <w:vAlign w:val="center"/>
          </w:tcPr>
          <w:p w14:paraId="4A48EEDC" w14:textId="5453904C" w:rsidR="0065294F" w:rsidRPr="0065294F" w:rsidRDefault="0065294F" w:rsidP="0065294F">
            <w:pPr>
              <w:spacing w:before="0" w:after="0"/>
              <w:rPr>
                <w:rFonts w:ascii="Calibri" w:hAnsi="Calibri" w:cs="Calibri"/>
                <w:b/>
              </w:rPr>
            </w:pPr>
            <w:r w:rsidRPr="0065294F">
              <w:rPr>
                <w:rFonts w:ascii="Calibri" w:hAnsi="Calibri" w:cs="Calibri"/>
                <w:b/>
              </w:rPr>
              <w:t xml:space="preserve">1. Czy Wnioskodawca posiada odpowiednie zasoby potrzebne </w:t>
            </w:r>
            <w:r>
              <w:rPr>
                <w:rFonts w:ascii="Calibri" w:hAnsi="Calibri" w:cs="Calibri"/>
                <w:b/>
              </w:rPr>
              <w:br/>
            </w:r>
            <w:r w:rsidRPr="0065294F">
              <w:rPr>
                <w:rFonts w:ascii="Calibri" w:hAnsi="Calibri" w:cs="Calibri"/>
                <w:b/>
              </w:rPr>
              <w:t>do zrealizowania projektu?</w:t>
            </w:r>
          </w:p>
          <w:p w14:paraId="6B005339" w14:textId="69D9A10E" w:rsidR="0065294F" w:rsidRPr="0065294F" w:rsidRDefault="0065294F" w:rsidP="0065294F">
            <w:pPr>
              <w:spacing w:before="0" w:after="0"/>
              <w:rPr>
                <w:rFonts w:ascii="Calibri" w:hAnsi="Calibri" w:cs="Calibri"/>
                <w:b/>
              </w:rPr>
            </w:pPr>
            <w:r w:rsidRPr="0065294F">
              <w:rPr>
                <w:rFonts w:ascii="Calibri" w:hAnsi="Calibri" w:cs="Calibri"/>
                <w:b/>
              </w:rPr>
              <w:t>Jakie Wniosk</w:t>
            </w:r>
            <w:r>
              <w:rPr>
                <w:rFonts w:ascii="Calibri" w:hAnsi="Calibri" w:cs="Calibri"/>
                <w:b/>
              </w:rPr>
              <w:t>odawca posiada doświadczenie i/</w:t>
            </w:r>
            <w:r w:rsidRPr="0065294F">
              <w:rPr>
                <w:rFonts w:ascii="Calibri" w:hAnsi="Calibri" w:cs="Calibri"/>
                <w:b/>
              </w:rPr>
              <w:t xml:space="preserve">lub wiedzę przydatną do realizacji działań projektowych? </w:t>
            </w:r>
          </w:p>
          <w:p w14:paraId="56A4EE39" w14:textId="2868A4F5" w:rsidR="007C4293" w:rsidRPr="0065294F" w:rsidRDefault="0065294F" w:rsidP="002C683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5294F">
              <w:rPr>
                <w:rFonts w:ascii="Calibri" w:hAnsi="Calibri" w:cs="Calibri"/>
                <w:b/>
              </w:rPr>
              <w:t>Czy Wnioskodawca wskazał zasoby, które nie są w jego posiadaniu</w:t>
            </w:r>
            <w:r>
              <w:rPr>
                <w:rFonts w:ascii="Calibri" w:hAnsi="Calibri" w:cs="Calibri"/>
                <w:b/>
              </w:rPr>
              <w:t>,</w:t>
            </w:r>
            <w:r w:rsidRPr="0065294F">
              <w:rPr>
                <w:rFonts w:ascii="Calibri" w:hAnsi="Calibri" w:cs="Calibri"/>
                <w:b/>
              </w:rPr>
              <w:t xml:space="preserve"> </w:t>
            </w:r>
            <w:r>
              <w:rPr>
                <w:rFonts w:ascii="Calibri" w:hAnsi="Calibri" w:cs="Calibri"/>
                <w:b/>
              </w:rPr>
              <w:br/>
            </w:r>
            <w:r w:rsidRPr="0065294F">
              <w:rPr>
                <w:rFonts w:ascii="Calibri" w:hAnsi="Calibri" w:cs="Calibri"/>
                <w:b/>
              </w:rPr>
              <w:t xml:space="preserve">ale które może wykorzystać na rzecz projektu? </w:t>
            </w:r>
          </w:p>
        </w:tc>
        <w:tc>
          <w:tcPr>
            <w:tcW w:w="1276" w:type="dxa"/>
            <w:shd w:val="clear" w:color="auto" w:fill="FFC000"/>
          </w:tcPr>
          <w:p w14:paraId="1053E33E" w14:textId="1009DE39" w:rsidR="007C4293" w:rsidRPr="007270CB" w:rsidRDefault="0065294F" w:rsidP="007C4293">
            <w:pPr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5</w:t>
            </w:r>
          </w:p>
        </w:tc>
        <w:tc>
          <w:tcPr>
            <w:tcW w:w="1276" w:type="dxa"/>
          </w:tcPr>
          <w:p w14:paraId="4E01FA67" w14:textId="01194203" w:rsidR="007C4293" w:rsidRPr="00D97AAD" w:rsidRDefault="007C4293" w:rsidP="00F1779B">
            <w:pPr>
              <w:jc w:val="center"/>
            </w:pPr>
          </w:p>
        </w:tc>
        <w:tc>
          <w:tcPr>
            <w:tcW w:w="3543" w:type="dxa"/>
          </w:tcPr>
          <w:p w14:paraId="240FA654" w14:textId="3FB997D1" w:rsidR="007C4293" w:rsidRPr="00D97AAD" w:rsidRDefault="007C4293" w:rsidP="007C4293"/>
        </w:tc>
      </w:tr>
      <w:tr w:rsidR="007C4293" w:rsidRPr="00D97AAD" w14:paraId="441C0745" w14:textId="076CB30B" w:rsidTr="007C4293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6D124EA" w14:textId="6C9E2770" w:rsidR="00157DE6" w:rsidRPr="00157DE6" w:rsidRDefault="00157DE6" w:rsidP="00157DE6">
            <w:pPr>
              <w:spacing w:before="0" w:after="0"/>
              <w:rPr>
                <w:rFonts w:ascii="Calibri" w:hAnsi="Calibri" w:cs="Calibri"/>
                <w:b/>
              </w:rPr>
            </w:pPr>
            <w:r w:rsidRPr="00157DE6">
              <w:rPr>
                <w:rFonts w:ascii="Calibri" w:hAnsi="Calibri" w:cs="Calibri"/>
                <w:b/>
              </w:rPr>
              <w:t xml:space="preserve">2. Czy została zdefiniowana grupa odbiorców projektu? </w:t>
            </w:r>
            <w:r>
              <w:rPr>
                <w:rFonts w:ascii="Calibri" w:hAnsi="Calibri" w:cs="Calibri"/>
                <w:b/>
              </w:rPr>
              <w:br/>
            </w:r>
            <w:r w:rsidRPr="00157DE6">
              <w:rPr>
                <w:rFonts w:ascii="Calibri" w:hAnsi="Calibri" w:cs="Calibri"/>
                <w:b/>
              </w:rPr>
              <w:t>Czy Wnioskodawca określił sposób dotarcia do odbiorców?</w:t>
            </w:r>
          </w:p>
          <w:p w14:paraId="6081F16F" w14:textId="77777777" w:rsidR="00157DE6" w:rsidRPr="00157DE6" w:rsidRDefault="00157DE6" w:rsidP="00157DE6">
            <w:pPr>
              <w:spacing w:before="0" w:after="0"/>
              <w:rPr>
                <w:rFonts w:ascii="Calibri" w:hAnsi="Calibri" w:cs="Calibri"/>
                <w:b/>
              </w:rPr>
            </w:pPr>
            <w:r w:rsidRPr="00157DE6">
              <w:rPr>
                <w:rFonts w:ascii="Calibri" w:hAnsi="Calibri" w:cs="Calibri"/>
                <w:b/>
              </w:rPr>
              <w:t xml:space="preserve">W jakim stopniu zostały właściwie zidentyfikowane potrzeby/problemy społeczności lokalnej/ grupy docelowej, na które będzie odpowiadał projekt? </w:t>
            </w:r>
          </w:p>
          <w:p w14:paraId="5AB6CFD3" w14:textId="0702E09C" w:rsidR="00157DE6" w:rsidRPr="00157DE6" w:rsidRDefault="00157DE6" w:rsidP="00157DE6">
            <w:pPr>
              <w:spacing w:before="0" w:after="0"/>
              <w:rPr>
                <w:rFonts w:ascii="Calibri" w:hAnsi="Calibri" w:cs="Calibri"/>
                <w:b/>
              </w:rPr>
            </w:pPr>
            <w:r w:rsidRPr="00157DE6">
              <w:rPr>
                <w:rFonts w:ascii="Calibri" w:hAnsi="Calibri" w:cs="Calibri"/>
                <w:b/>
              </w:rPr>
              <w:lastRenderedPageBreak/>
              <w:t>Czy Wnioskodawca wykazał przyczyny opisywanego problemu/</w:t>
            </w:r>
            <w:r w:rsidR="00D2753F">
              <w:rPr>
                <w:rFonts w:ascii="Calibri" w:hAnsi="Calibri" w:cs="Calibri"/>
                <w:b/>
              </w:rPr>
              <w:t xml:space="preserve"> /</w:t>
            </w:r>
            <w:r w:rsidRPr="00157DE6">
              <w:rPr>
                <w:rFonts w:ascii="Calibri" w:hAnsi="Calibri" w:cs="Calibri"/>
                <w:b/>
              </w:rPr>
              <w:t xml:space="preserve">sytuacji wymagającej zmiany? </w:t>
            </w:r>
          </w:p>
          <w:p w14:paraId="7760A658" w14:textId="5B3B24D0" w:rsidR="007C4293" w:rsidRPr="007A0C2B" w:rsidRDefault="00157DE6" w:rsidP="00157DE6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157DE6">
              <w:rPr>
                <w:rFonts w:ascii="Calibri" w:hAnsi="Calibri" w:cs="Calibri"/>
                <w:b/>
              </w:rPr>
              <w:t xml:space="preserve">Czy Wnioskodawca wykazał, </w:t>
            </w:r>
            <w:r w:rsidR="00D2753F">
              <w:rPr>
                <w:rFonts w:ascii="Calibri" w:hAnsi="Calibri" w:cs="Calibri"/>
                <w:b/>
              </w:rPr>
              <w:br/>
            </w:r>
            <w:r w:rsidRPr="00157DE6">
              <w:rPr>
                <w:rFonts w:ascii="Calibri" w:hAnsi="Calibri" w:cs="Calibri"/>
                <w:b/>
              </w:rPr>
              <w:t xml:space="preserve">że konsultował planowane działania </w:t>
            </w:r>
            <w:r w:rsidR="00D2753F">
              <w:rPr>
                <w:rFonts w:ascii="Calibri" w:hAnsi="Calibri" w:cs="Calibri"/>
                <w:b/>
              </w:rPr>
              <w:br/>
            </w:r>
            <w:r w:rsidRPr="00157DE6">
              <w:rPr>
                <w:rFonts w:ascii="Calibri" w:hAnsi="Calibri" w:cs="Calibri"/>
                <w:b/>
              </w:rPr>
              <w:t>z grupami, osobami do których będą adresowane?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1DA7089" w14:textId="229C61A6" w:rsidR="007C4293" w:rsidRPr="00616087" w:rsidRDefault="00D2753F" w:rsidP="007C4293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lastRenderedPageBreak/>
              <w:t>20</w:t>
            </w:r>
          </w:p>
        </w:tc>
        <w:tc>
          <w:tcPr>
            <w:tcW w:w="1276" w:type="dxa"/>
          </w:tcPr>
          <w:p w14:paraId="614450CE" w14:textId="0153DBEC" w:rsidR="007C4293" w:rsidRPr="00D97AAD" w:rsidRDefault="007C4293" w:rsidP="00F1779B">
            <w:pPr>
              <w:jc w:val="center"/>
            </w:pPr>
          </w:p>
        </w:tc>
        <w:tc>
          <w:tcPr>
            <w:tcW w:w="3543" w:type="dxa"/>
          </w:tcPr>
          <w:p w14:paraId="701D6E42" w14:textId="3CF01437" w:rsidR="007C4293" w:rsidRPr="00D97AAD" w:rsidRDefault="007C4293" w:rsidP="007C4293"/>
        </w:tc>
      </w:tr>
      <w:tr w:rsidR="007C4293" w:rsidRPr="00D97AAD" w14:paraId="1A66CB0F" w14:textId="77777777" w:rsidTr="007C4293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A136738" w14:textId="466BE4B7" w:rsidR="00F1779B" w:rsidRPr="00F1779B" w:rsidRDefault="00F1779B" w:rsidP="00F1779B">
            <w:pPr>
              <w:spacing w:before="0" w:after="0"/>
              <w:rPr>
                <w:rFonts w:ascii="Calibri" w:hAnsi="Calibri" w:cs="Calibri"/>
                <w:b/>
              </w:rPr>
            </w:pPr>
            <w:r w:rsidRPr="00F1779B">
              <w:rPr>
                <w:rFonts w:ascii="Calibri" w:hAnsi="Calibri" w:cs="Calibri"/>
                <w:b/>
              </w:rPr>
              <w:t xml:space="preserve">3. Czy zaplanowane cele są możliwe do osiągnięcia? Jeśli tak, to w jakim stopniu? </w:t>
            </w:r>
            <w:r>
              <w:rPr>
                <w:rFonts w:ascii="Calibri" w:hAnsi="Calibri" w:cs="Calibri"/>
                <w:b/>
              </w:rPr>
              <w:br/>
            </w:r>
            <w:r w:rsidRPr="00F1779B">
              <w:rPr>
                <w:rFonts w:ascii="Calibri" w:hAnsi="Calibri" w:cs="Calibri"/>
                <w:b/>
              </w:rPr>
              <w:t xml:space="preserve">W jakim stopniu wskazany cel (cele) projektu odpowiada/ją na zidentyfikowane potrzeby? </w:t>
            </w:r>
          </w:p>
          <w:p w14:paraId="528C371C" w14:textId="6160DA06" w:rsidR="007C4293" w:rsidRPr="00715421" w:rsidRDefault="00F1779B" w:rsidP="00F1779B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F1779B">
              <w:rPr>
                <w:rFonts w:ascii="Calibri" w:hAnsi="Calibri" w:cs="Calibri"/>
                <w:b/>
              </w:rPr>
              <w:t xml:space="preserve">Czy działania zaplanowane </w:t>
            </w:r>
            <w:r>
              <w:rPr>
                <w:rFonts w:ascii="Calibri" w:hAnsi="Calibri" w:cs="Calibri"/>
                <w:b/>
              </w:rPr>
              <w:br/>
            </w:r>
            <w:r w:rsidRPr="00F1779B">
              <w:rPr>
                <w:rFonts w:ascii="Calibri" w:hAnsi="Calibri" w:cs="Calibri"/>
                <w:b/>
              </w:rPr>
              <w:t xml:space="preserve">w projekcie są zgodne z celem </w:t>
            </w:r>
            <w:r>
              <w:rPr>
                <w:rFonts w:ascii="Calibri" w:hAnsi="Calibri" w:cs="Calibri"/>
                <w:b/>
              </w:rPr>
              <w:br/>
            </w:r>
            <w:r w:rsidRPr="00F1779B">
              <w:rPr>
                <w:rFonts w:ascii="Calibri" w:hAnsi="Calibri" w:cs="Calibri"/>
                <w:b/>
              </w:rPr>
              <w:t>i/oraz przewidywanymi zmianami?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82B0463" w14:textId="262DE9F0" w:rsidR="007C4293" w:rsidRPr="00616087" w:rsidRDefault="00F1779B" w:rsidP="007C4293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15</w:t>
            </w:r>
          </w:p>
        </w:tc>
        <w:tc>
          <w:tcPr>
            <w:tcW w:w="1276" w:type="dxa"/>
          </w:tcPr>
          <w:p w14:paraId="7589E0D4" w14:textId="5C3AAF77" w:rsidR="007C4293" w:rsidRPr="00D97AAD" w:rsidRDefault="007C4293" w:rsidP="00F1779B">
            <w:pPr>
              <w:jc w:val="center"/>
            </w:pPr>
          </w:p>
        </w:tc>
        <w:tc>
          <w:tcPr>
            <w:tcW w:w="3543" w:type="dxa"/>
          </w:tcPr>
          <w:p w14:paraId="5554344A" w14:textId="14DCCBFA" w:rsidR="007C4293" w:rsidRPr="00D97AAD" w:rsidRDefault="007C4293" w:rsidP="007C4293"/>
        </w:tc>
      </w:tr>
      <w:tr w:rsidR="007C4293" w:rsidRPr="00D97AAD" w14:paraId="637E69FD" w14:textId="341BBBD5" w:rsidTr="007C4293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C95227B" w14:textId="2D11D5D7" w:rsidR="00FD6A0D" w:rsidRPr="00FD6A0D" w:rsidRDefault="00FD6A0D" w:rsidP="00FD6A0D">
            <w:pPr>
              <w:spacing w:before="0" w:after="0"/>
              <w:rPr>
                <w:rFonts w:ascii="Calibri" w:hAnsi="Calibri" w:cs="Calibri"/>
                <w:b/>
              </w:rPr>
            </w:pPr>
            <w:r w:rsidRPr="00FD6A0D">
              <w:rPr>
                <w:rFonts w:ascii="Calibri" w:hAnsi="Calibri" w:cs="Calibri"/>
                <w:b/>
              </w:rPr>
              <w:t xml:space="preserve">4. W jakim stopniu zaplanowane działania prowadzą do osiągnięcia zaplanowanych rezultatów? </w:t>
            </w:r>
            <w:r>
              <w:rPr>
                <w:rFonts w:ascii="Calibri" w:hAnsi="Calibri" w:cs="Calibri"/>
                <w:b/>
              </w:rPr>
              <w:br/>
            </w:r>
            <w:r w:rsidRPr="00FD6A0D">
              <w:rPr>
                <w:rFonts w:ascii="Calibri" w:hAnsi="Calibri" w:cs="Calibri"/>
                <w:b/>
              </w:rPr>
              <w:t xml:space="preserve">Czy zaplanowane działania są możliwe do realizacji we wskazanych przez Wnioskodawcę terminach </w:t>
            </w:r>
            <w:r>
              <w:rPr>
                <w:rFonts w:ascii="Calibri" w:hAnsi="Calibri" w:cs="Calibri"/>
                <w:b/>
              </w:rPr>
              <w:br/>
            </w:r>
            <w:r w:rsidRPr="00FD6A0D">
              <w:rPr>
                <w:rFonts w:ascii="Calibri" w:hAnsi="Calibri" w:cs="Calibri"/>
                <w:b/>
              </w:rPr>
              <w:t>i miejscach?</w:t>
            </w:r>
          </w:p>
          <w:p w14:paraId="58BBF794" w14:textId="50587B1C" w:rsidR="007C4293" w:rsidRPr="00FD6A0D" w:rsidRDefault="00FD6A0D" w:rsidP="00FD6A0D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FD6A0D">
              <w:rPr>
                <w:rFonts w:ascii="Calibri" w:hAnsi="Calibri" w:cs="Calibri"/>
                <w:b/>
              </w:rPr>
              <w:t>Czy zaplanowane działania sprzyjają tworzeniu i utrzymywaniu więzi społecznych?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E15C048" w14:textId="2B8BC5E1" w:rsidR="007C4293" w:rsidRPr="00616087" w:rsidRDefault="00FD6A0D" w:rsidP="007C4293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15</w:t>
            </w:r>
          </w:p>
        </w:tc>
        <w:tc>
          <w:tcPr>
            <w:tcW w:w="1276" w:type="dxa"/>
          </w:tcPr>
          <w:p w14:paraId="4EF917FA" w14:textId="220EF431" w:rsidR="007C4293" w:rsidRPr="00D97AAD" w:rsidRDefault="007C4293" w:rsidP="00FD6A0D">
            <w:pPr>
              <w:jc w:val="center"/>
            </w:pPr>
          </w:p>
        </w:tc>
        <w:tc>
          <w:tcPr>
            <w:tcW w:w="3543" w:type="dxa"/>
          </w:tcPr>
          <w:p w14:paraId="2701BCE9" w14:textId="458308E5" w:rsidR="007C4293" w:rsidRPr="00D97AAD" w:rsidRDefault="007C4293" w:rsidP="007C4293"/>
        </w:tc>
      </w:tr>
      <w:tr w:rsidR="007C4293" w:rsidRPr="00D97AAD" w14:paraId="7E91C73B" w14:textId="16BDD838" w:rsidTr="007C4293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377DEFB" w14:textId="77777777" w:rsidR="007C4293" w:rsidRDefault="002C683F" w:rsidP="002C683F">
            <w:pPr>
              <w:spacing w:before="0" w:after="0"/>
              <w:rPr>
                <w:rFonts w:ascii="Calibri" w:hAnsi="Calibri" w:cs="Calibri"/>
                <w:b/>
              </w:rPr>
            </w:pPr>
            <w:r w:rsidRPr="002C683F">
              <w:rPr>
                <w:rFonts w:ascii="Calibri" w:hAnsi="Calibri" w:cs="Calibri"/>
                <w:b/>
              </w:rPr>
              <w:t xml:space="preserve">5. Czy Wnioskodawca planuje włączyć do działań projektowych społeczność lokalną/grupy docelowe </w:t>
            </w:r>
            <w:r>
              <w:rPr>
                <w:rFonts w:ascii="Calibri" w:hAnsi="Calibri" w:cs="Calibri"/>
                <w:b/>
              </w:rPr>
              <w:br/>
            </w:r>
            <w:r w:rsidRPr="002C683F">
              <w:rPr>
                <w:rFonts w:ascii="Calibri" w:hAnsi="Calibri" w:cs="Calibri"/>
                <w:b/>
              </w:rPr>
              <w:t>(np. mieszkańców, szkoły, lokalnych przedsiębiorców, domy kultury, biblioteki, organizacje pozarządowe, beneficjentów działań)?</w:t>
            </w:r>
            <w:r>
              <w:rPr>
                <w:rFonts w:ascii="Calibri" w:hAnsi="Calibri" w:cs="Calibri"/>
                <w:b/>
              </w:rPr>
              <w:t xml:space="preserve"> </w:t>
            </w:r>
            <w:r w:rsidRPr="002C683F">
              <w:rPr>
                <w:rFonts w:ascii="Calibri" w:hAnsi="Calibri" w:cs="Calibri"/>
                <w:b/>
              </w:rPr>
              <w:t xml:space="preserve">Jeśli tak, </w:t>
            </w:r>
            <w:r>
              <w:rPr>
                <w:rFonts w:ascii="Calibri" w:hAnsi="Calibri" w:cs="Calibri"/>
                <w:b/>
              </w:rPr>
              <w:br/>
            </w:r>
            <w:r w:rsidRPr="002C683F">
              <w:rPr>
                <w:rFonts w:ascii="Calibri" w:hAnsi="Calibri" w:cs="Calibri"/>
                <w:b/>
              </w:rPr>
              <w:t>to w jakim zakresie?</w:t>
            </w:r>
          </w:p>
          <w:p w14:paraId="1E0758B3" w14:textId="57111DC8" w:rsidR="002C683F" w:rsidRPr="002C683F" w:rsidRDefault="002C683F" w:rsidP="002C683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5294F">
              <w:rPr>
                <w:rFonts w:ascii="Calibri" w:hAnsi="Calibri" w:cs="Calibri"/>
                <w:b/>
              </w:rPr>
              <w:t>Czy w projekcie zostaną zaangażowani wolontariusze?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AE28194" w14:textId="57A097D5" w:rsidR="007C4293" w:rsidRPr="00616087" w:rsidRDefault="002C683F" w:rsidP="002C683F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15</w:t>
            </w:r>
          </w:p>
        </w:tc>
        <w:tc>
          <w:tcPr>
            <w:tcW w:w="1276" w:type="dxa"/>
          </w:tcPr>
          <w:p w14:paraId="0390B2F1" w14:textId="3BEEC340" w:rsidR="007C4293" w:rsidRPr="00D97AAD" w:rsidRDefault="007C4293" w:rsidP="002C683F">
            <w:pPr>
              <w:jc w:val="center"/>
            </w:pPr>
          </w:p>
        </w:tc>
        <w:tc>
          <w:tcPr>
            <w:tcW w:w="3543" w:type="dxa"/>
          </w:tcPr>
          <w:p w14:paraId="0C1C8F39" w14:textId="4519A30B" w:rsidR="007C4293" w:rsidRPr="00D97AAD" w:rsidRDefault="007C4293" w:rsidP="007C4293"/>
        </w:tc>
      </w:tr>
      <w:tr w:rsidR="0031157D" w:rsidRPr="00D97AAD" w14:paraId="0803F9CF" w14:textId="3EAF3DFF" w:rsidTr="0097053F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2BF7C87" w14:textId="77777777" w:rsidR="0031157D" w:rsidRPr="0031157D" w:rsidRDefault="0031157D" w:rsidP="0031157D">
            <w:pPr>
              <w:spacing w:before="0" w:after="0"/>
              <w:rPr>
                <w:rFonts w:ascii="Calibri" w:hAnsi="Calibri" w:cs="Calibri"/>
                <w:b/>
              </w:rPr>
            </w:pPr>
            <w:r w:rsidRPr="0031157D">
              <w:rPr>
                <w:rFonts w:ascii="Calibri" w:hAnsi="Calibri" w:cs="Calibri"/>
                <w:b/>
              </w:rPr>
              <w:t>6. Na ile przyjęte do kalkulacji stawki za towary i usługi są rzetelnie oszacowane i zgodne z cenami rynkowymi?</w:t>
            </w:r>
          </w:p>
          <w:p w14:paraId="53DC44E6" w14:textId="77777777" w:rsidR="0031157D" w:rsidRDefault="0031157D" w:rsidP="0031157D">
            <w:pPr>
              <w:spacing w:before="0" w:after="0"/>
              <w:rPr>
                <w:rFonts w:ascii="Calibri" w:hAnsi="Calibri" w:cs="Calibri"/>
                <w:b/>
              </w:rPr>
            </w:pPr>
            <w:r w:rsidRPr="0031157D">
              <w:rPr>
                <w:rFonts w:ascii="Calibri" w:hAnsi="Calibri" w:cs="Calibri"/>
                <w:b/>
              </w:rPr>
              <w:t xml:space="preserve">Na ile kalkulacja kosztów jest uzasadniona i spójna z planowanymi działaniami? </w:t>
            </w:r>
          </w:p>
          <w:p w14:paraId="29ABC66D" w14:textId="4D81C812" w:rsidR="0031157D" w:rsidRPr="0031157D" w:rsidRDefault="0031157D" w:rsidP="0031157D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31157D">
              <w:rPr>
                <w:rFonts w:ascii="Calibri" w:hAnsi="Calibri" w:cs="Calibri"/>
                <w:b/>
              </w:rPr>
              <w:t xml:space="preserve">Czy zaplanowane koszty są uzasadnione w kontekście charakteru </w:t>
            </w:r>
            <w:r w:rsidRPr="0031157D">
              <w:rPr>
                <w:rFonts w:ascii="Calibri" w:hAnsi="Calibri" w:cs="Calibri"/>
                <w:b/>
              </w:rPr>
              <w:lastRenderedPageBreak/>
              <w:t>projektu, liczby uczestników, czasu trwania działań?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DE7FDE4" w14:textId="7E453F43" w:rsidR="0031157D" w:rsidRPr="00616087" w:rsidRDefault="0031157D" w:rsidP="0031157D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lastRenderedPageBreak/>
              <w:t>15</w:t>
            </w:r>
          </w:p>
        </w:tc>
        <w:tc>
          <w:tcPr>
            <w:tcW w:w="1276" w:type="dxa"/>
          </w:tcPr>
          <w:p w14:paraId="2ACC9696" w14:textId="3CC9E2BC" w:rsidR="0031157D" w:rsidRPr="00D97AAD" w:rsidRDefault="0031157D" w:rsidP="0031157D">
            <w:pPr>
              <w:jc w:val="center"/>
            </w:pPr>
          </w:p>
        </w:tc>
        <w:tc>
          <w:tcPr>
            <w:tcW w:w="3543" w:type="dxa"/>
          </w:tcPr>
          <w:p w14:paraId="63EA33A1" w14:textId="612D8823" w:rsidR="0031157D" w:rsidRPr="00D97AAD" w:rsidRDefault="0031157D" w:rsidP="0031157D"/>
        </w:tc>
      </w:tr>
      <w:tr w:rsidR="00131B8C" w:rsidRPr="00D97AAD" w14:paraId="563D47F0" w14:textId="77777777" w:rsidTr="000D18E8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6DD25E0" w14:textId="77777777" w:rsidR="00131B8C" w:rsidRPr="005D6B14" w:rsidRDefault="00131B8C" w:rsidP="000D18E8">
            <w:pPr>
              <w:spacing w:before="0" w:after="0"/>
              <w:rPr>
                <w:rFonts w:ascii="Calibri" w:eastAsia="Arial" w:hAnsi="Calibri" w:cs="Calibri"/>
                <w:b/>
                <w:i/>
              </w:rPr>
            </w:pPr>
            <w:r w:rsidRPr="0031157D">
              <w:rPr>
                <w:rFonts w:ascii="Calibri" w:hAnsi="Calibri" w:cs="Calibri"/>
                <w:b/>
              </w:rPr>
              <w:t>MAKSYMALNA LICZBA PUNKTÓW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D02D314" w14:textId="5A6A6845" w:rsidR="00131B8C" w:rsidRPr="00616087" w:rsidRDefault="00131B8C" w:rsidP="000D18E8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85</w:t>
            </w:r>
          </w:p>
        </w:tc>
        <w:tc>
          <w:tcPr>
            <w:tcW w:w="1276" w:type="dxa"/>
          </w:tcPr>
          <w:p w14:paraId="40684B6E" w14:textId="77777777" w:rsidR="00131B8C" w:rsidRPr="00D97AAD" w:rsidRDefault="00131B8C" w:rsidP="000D18E8">
            <w:pPr>
              <w:jc w:val="center"/>
            </w:pPr>
          </w:p>
        </w:tc>
        <w:tc>
          <w:tcPr>
            <w:tcW w:w="3543" w:type="dxa"/>
          </w:tcPr>
          <w:p w14:paraId="7C229865" w14:textId="77777777" w:rsidR="00131B8C" w:rsidRPr="00D97AAD" w:rsidRDefault="00131B8C" w:rsidP="000D18E8"/>
        </w:tc>
      </w:tr>
      <w:tr w:rsidR="00362D65" w:rsidRPr="00D97AAD" w14:paraId="5D7EDB36" w14:textId="77777777" w:rsidTr="00CA7EBA">
        <w:trPr>
          <w:trHeight w:val="377"/>
        </w:trPr>
        <w:tc>
          <w:tcPr>
            <w:tcW w:w="97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C000"/>
            <w:vAlign w:val="center"/>
          </w:tcPr>
          <w:p w14:paraId="391E6113" w14:textId="71DCE12F" w:rsidR="00362D65" w:rsidRPr="00D97AAD" w:rsidRDefault="00362D65" w:rsidP="00362D65">
            <w:pPr>
              <w:spacing w:before="0" w:after="0"/>
            </w:pPr>
            <w:r>
              <w:rPr>
                <w:rFonts w:ascii="Calibri" w:eastAsia="Arial" w:hAnsi="Calibri" w:cs="Calibri"/>
                <w:b/>
              </w:rPr>
              <w:t>PUNKTY STRATEGICZNE</w:t>
            </w:r>
          </w:p>
        </w:tc>
      </w:tr>
      <w:tr w:rsidR="0031157D" w:rsidRPr="00D97AAD" w14:paraId="11228554" w14:textId="55CBC7E8" w:rsidTr="007C4293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44B349B" w14:textId="77777777" w:rsidR="0031157D" w:rsidRDefault="0031157D" w:rsidP="0031157D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 xml:space="preserve">Czy Wnioskodawca będący grupą nieformalną/samopomocową będzie realizował projekt z Patronem </w:t>
            </w:r>
          </w:p>
          <w:p w14:paraId="423C6FA9" w14:textId="7EE767A0" w:rsidR="0031157D" w:rsidRPr="005D6B14" w:rsidRDefault="0031157D" w:rsidP="0031157D">
            <w:pPr>
              <w:spacing w:before="0" w:after="0"/>
              <w:rPr>
                <w:rFonts w:ascii="Calibri" w:eastAsia="Arial" w:hAnsi="Calibri" w:cs="Calibri"/>
                <w:b/>
                <w:i/>
              </w:rPr>
            </w:pPr>
            <w:r w:rsidRPr="0095331B">
              <w:rPr>
                <w:rFonts w:ascii="Calibri" w:eastAsia="Arial" w:hAnsi="Calibri" w:cs="Calibri"/>
                <w:b/>
              </w:rPr>
              <w:t xml:space="preserve">* </w:t>
            </w:r>
            <w:r w:rsidRPr="005D6B14">
              <w:rPr>
                <w:rFonts w:ascii="Calibri" w:eastAsia="Arial" w:hAnsi="Calibri" w:cs="Calibri"/>
                <w:b/>
                <w:i/>
              </w:rPr>
              <w:t>- dotyczy wyłącznie grup nieformalnych/samopomocowych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3947393" w14:textId="71FE4A24" w:rsidR="0031157D" w:rsidRPr="00616087" w:rsidRDefault="0031157D" w:rsidP="005D6B14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1</w:t>
            </w:r>
            <w:r w:rsidR="005D6B14">
              <w:rPr>
                <w:rFonts w:ascii="Calibri" w:hAnsi="Calibri" w:cs="Calibri"/>
                <w:b/>
              </w:rPr>
              <w:t>5</w:t>
            </w:r>
            <w:r>
              <w:rPr>
                <w:rFonts w:ascii="Calibri" w:hAnsi="Calibri" w:cs="Calibri"/>
                <w:b/>
              </w:rPr>
              <w:t>*</w:t>
            </w:r>
          </w:p>
        </w:tc>
        <w:tc>
          <w:tcPr>
            <w:tcW w:w="1276" w:type="dxa"/>
          </w:tcPr>
          <w:p w14:paraId="401DEE39" w14:textId="618FDB00" w:rsidR="0031157D" w:rsidRPr="00D97AAD" w:rsidRDefault="0031157D" w:rsidP="0031157D">
            <w:pPr>
              <w:jc w:val="center"/>
            </w:pPr>
          </w:p>
        </w:tc>
        <w:tc>
          <w:tcPr>
            <w:tcW w:w="3543" w:type="dxa"/>
          </w:tcPr>
          <w:p w14:paraId="05C0E1A2" w14:textId="05B9B33D" w:rsidR="0031157D" w:rsidRPr="00D97AAD" w:rsidRDefault="0031157D" w:rsidP="0031157D"/>
        </w:tc>
      </w:tr>
      <w:tr w:rsidR="00362D65" w:rsidRPr="00D97AAD" w14:paraId="1AC04833" w14:textId="77777777" w:rsidTr="000D18E8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0E015C8" w14:textId="77777777" w:rsidR="00362D65" w:rsidRDefault="00362D65" w:rsidP="00362D65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Czy Wnioskodawca będący młodą/lokalną organizacją pozarządową składa wniosek po raz pierwszy do projektu „Wielkopolskie Małe Inicjatywy”?</w:t>
            </w:r>
          </w:p>
          <w:p w14:paraId="4C61828D" w14:textId="41090429" w:rsidR="00362D65" w:rsidRPr="005D6B14" w:rsidRDefault="00362D65" w:rsidP="00362D65">
            <w:pPr>
              <w:spacing w:before="0" w:after="0"/>
              <w:rPr>
                <w:rFonts w:ascii="Calibri" w:eastAsia="Arial" w:hAnsi="Calibri" w:cs="Calibri"/>
                <w:b/>
                <w:i/>
              </w:rPr>
            </w:pPr>
            <w:r w:rsidRPr="0095331B">
              <w:rPr>
                <w:rFonts w:ascii="Calibri" w:eastAsia="Arial" w:hAnsi="Calibri" w:cs="Calibri"/>
                <w:b/>
              </w:rPr>
              <w:t xml:space="preserve">* </w:t>
            </w:r>
            <w:r w:rsidRPr="005D6B14">
              <w:rPr>
                <w:rFonts w:ascii="Calibri" w:eastAsia="Arial" w:hAnsi="Calibri" w:cs="Calibri"/>
                <w:b/>
                <w:i/>
              </w:rPr>
              <w:t xml:space="preserve">- dotyczy wyłącznie </w:t>
            </w:r>
            <w:r>
              <w:rPr>
                <w:rFonts w:ascii="Calibri" w:eastAsia="Arial" w:hAnsi="Calibri" w:cs="Calibri"/>
                <w:b/>
                <w:i/>
              </w:rPr>
              <w:t>młodych/ lokalnych organizacji pozarządowych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3DA2A6C" w14:textId="77777777" w:rsidR="00362D65" w:rsidRPr="00616087" w:rsidRDefault="00362D65" w:rsidP="000D18E8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15*</w:t>
            </w:r>
          </w:p>
        </w:tc>
        <w:tc>
          <w:tcPr>
            <w:tcW w:w="1276" w:type="dxa"/>
          </w:tcPr>
          <w:p w14:paraId="739A4AD9" w14:textId="77777777" w:rsidR="00362D65" w:rsidRPr="00D97AAD" w:rsidRDefault="00362D65" w:rsidP="000D18E8">
            <w:pPr>
              <w:jc w:val="center"/>
            </w:pPr>
          </w:p>
        </w:tc>
        <w:tc>
          <w:tcPr>
            <w:tcW w:w="3543" w:type="dxa"/>
          </w:tcPr>
          <w:p w14:paraId="013649F7" w14:textId="77777777" w:rsidR="00362D65" w:rsidRPr="00D97AAD" w:rsidRDefault="00362D65" w:rsidP="000D18E8"/>
        </w:tc>
      </w:tr>
      <w:tr w:rsidR="0031157D" w:rsidRPr="00D97AAD" w14:paraId="6A43DDE4" w14:textId="53734986" w:rsidTr="007C4293">
        <w:trPr>
          <w:trHeight w:val="377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17AF665" w14:textId="60E05A3A" w:rsidR="005D6B14" w:rsidRPr="005D6B14" w:rsidRDefault="0031157D" w:rsidP="00362D65">
            <w:pPr>
              <w:spacing w:before="0" w:after="0"/>
              <w:rPr>
                <w:rFonts w:ascii="Calibri" w:eastAsia="Arial" w:hAnsi="Calibri" w:cs="Calibri"/>
                <w:b/>
                <w:i/>
              </w:rPr>
            </w:pPr>
            <w:r w:rsidRPr="0031157D">
              <w:rPr>
                <w:rFonts w:ascii="Calibri" w:hAnsi="Calibri" w:cs="Calibri"/>
                <w:b/>
              </w:rPr>
              <w:t>MAKSYMALNA LICZBA PUNKTÓW</w:t>
            </w:r>
            <w:r w:rsidR="00131B8C">
              <w:rPr>
                <w:rFonts w:ascii="Calibri" w:hAnsi="Calibri" w:cs="Calibri"/>
                <w:b/>
              </w:rPr>
              <w:t xml:space="preserve"> </w:t>
            </w:r>
            <w:r w:rsidR="00131B8C">
              <w:rPr>
                <w:rFonts w:ascii="Calibri" w:hAnsi="Calibri" w:cs="Calibri"/>
                <w:b/>
              </w:rPr>
              <w:br/>
              <w:t>Z PUNKTAMI STRATEGICZNYMI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54B713B" w14:textId="42620A50" w:rsidR="005D6B14" w:rsidRPr="00616087" w:rsidRDefault="00362D65" w:rsidP="0031157D">
            <w:pPr>
              <w:jc w:val="center"/>
              <w:rPr>
                <w:rFonts w:ascii="Calibri" w:eastAsia="Arial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</w:rPr>
              <w:t>100</w:t>
            </w:r>
          </w:p>
        </w:tc>
        <w:tc>
          <w:tcPr>
            <w:tcW w:w="1276" w:type="dxa"/>
          </w:tcPr>
          <w:p w14:paraId="1E79BB1D" w14:textId="6CA466C6" w:rsidR="0031157D" w:rsidRPr="00D97AAD" w:rsidRDefault="0031157D" w:rsidP="005D6B14">
            <w:pPr>
              <w:jc w:val="center"/>
            </w:pPr>
          </w:p>
        </w:tc>
        <w:tc>
          <w:tcPr>
            <w:tcW w:w="3543" w:type="dxa"/>
          </w:tcPr>
          <w:p w14:paraId="08D88043" w14:textId="5748C9FC" w:rsidR="0031157D" w:rsidRPr="00D97AAD" w:rsidRDefault="0031157D" w:rsidP="0031157D"/>
        </w:tc>
      </w:tr>
    </w:tbl>
    <w:p w14:paraId="0121DFEC" w14:textId="26FEA180" w:rsidR="00F0379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tbl>
      <w:tblPr>
        <w:tblW w:w="6238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4962"/>
        <w:gridCol w:w="1276"/>
      </w:tblGrid>
      <w:tr w:rsidR="0095331B" w:rsidRPr="00D97AAD" w14:paraId="7AD4F080" w14:textId="77777777" w:rsidTr="00E6227B">
        <w:trPr>
          <w:trHeight w:val="377"/>
        </w:trPr>
        <w:tc>
          <w:tcPr>
            <w:tcW w:w="4962" w:type="dxa"/>
            <w:shd w:val="clear" w:color="auto" w:fill="FFC000"/>
            <w:vAlign w:val="center"/>
          </w:tcPr>
          <w:p w14:paraId="686130FA" w14:textId="78F0B10C" w:rsidR="0095331B" w:rsidRPr="0095331B" w:rsidRDefault="0095331B" w:rsidP="0095331B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95331B">
              <w:rPr>
                <w:rFonts w:ascii="Calibri" w:hAnsi="Calibri" w:cs="Calibri"/>
                <w:b/>
              </w:rPr>
              <w:t>Czy wniosek rekomendowany do dofinansowania?</w:t>
            </w:r>
          </w:p>
        </w:tc>
        <w:tc>
          <w:tcPr>
            <w:tcW w:w="1276" w:type="dxa"/>
            <w:shd w:val="clear" w:color="auto" w:fill="FFFFFF"/>
          </w:tcPr>
          <w:p w14:paraId="73A0CC92" w14:textId="452D972C" w:rsidR="0095331B" w:rsidRPr="0095331B" w:rsidRDefault="0095331B" w:rsidP="0095331B">
            <w:pPr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  <w:r>
              <w:rPr>
                <w:rFonts w:ascii="Calibri" w:eastAsia="Arial" w:hAnsi="Calibri" w:cs="Calibri"/>
                <w:b/>
                <w:sz w:val="20"/>
                <w:szCs w:val="20"/>
              </w:rPr>
              <w:t>T</w:t>
            </w:r>
            <w:r w:rsidRPr="0095331B">
              <w:rPr>
                <w:rFonts w:ascii="Calibri" w:eastAsia="Arial" w:hAnsi="Calibri" w:cs="Calibri"/>
                <w:b/>
                <w:sz w:val="20"/>
                <w:szCs w:val="20"/>
              </w:rPr>
              <w:t xml:space="preserve">ak / </w:t>
            </w:r>
            <w:r>
              <w:rPr>
                <w:rFonts w:ascii="Calibri" w:eastAsia="Arial" w:hAnsi="Calibri" w:cs="Calibri"/>
                <w:b/>
                <w:sz w:val="20"/>
                <w:szCs w:val="20"/>
              </w:rPr>
              <w:t>N</w:t>
            </w:r>
            <w:r w:rsidRPr="0095331B">
              <w:rPr>
                <w:rFonts w:ascii="Calibri" w:eastAsia="Arial" w:hAnsi="Calibri" w:cs="Calibri"/>
                <w:b/>
                <w:sz w:val="20"/>
                <w:szCs w:val="20"/>
              </w:rPr>
              <w:t>ie</w:t>
            </w:r>
          </w:p>
        </w:tc>
      </w:tr>
    </w:tbl>
    <w:p w14:paraId="1186711D" w14:textId="3368F0C7" w:rsidR="0095331B" w:rsidRDefault="0095331B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2269"/>
        <w:gridCol w:w="1701"/>
        <w:gridCol w:w="1842"/>
        <w:gridCol w:w="3969"/>
      </w:tblGrid>
      <w:tr w:rsidR="00B20991" w:rsidRPr="00D97AAD" w14:paraId="235E984E" w14:textId="77777777" w:rsidTr="00B20991">
        <w:trPr>
          <w:trHeight w:val="377"/>
        </w:trPr>
        <w:tc>
          <w:tcPr>
            <w:tcW w:w="97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C000"/>
            <w:vAlign w:val="center"/>
          </w:tcPr>
          <w:p w14:paraId="3D19D71F" w14:textId="226964FC" w:rsidR="00B20991" w:rsidRPr="00D97AAD" w:rsidRDefault="00B20991" w:rsidP="00B20991">
            <w:pPr>
              <w:spacing w:before="0" w:after="0"/>
              <w:jc w:val="center"/>
            </w:pPr>
            <w:r>
              <w:rPr>
                <w:rFonts w:ascii="Calibri" w:hAnsi="Calibri" w:cs="Calibri"/>
                <w:b/>
              </w:rPr>
              <w:t>PROPONOWANA KWOTA BUDŻETU</w:t>
            </w:r>
          </w:p>
        </w:tc>
      </w:tr>
      <w:tr w:rsidR="00B20991" w:rsidRPr="00B20991" w14:paraId="67F59EB6" w14:textId="77777777" w:rsidTr="00B20991">
        <w:trPr>
          <w:trHeight w:val="377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920C012" w14:textId="570BCF0E" w:rsidR="00B20991" w:rsidRPr="00B20991" w:rsidRDefault="00B20991" w:rsidP="00B20991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  <w:r w:rsidRPr="00B20991">
              <w:rPr>
                <w:rFonts w:ascii="Calibri" w:hAnsi="Calibri" w:cs="Calibri"/>
                <w:b/>
              </w:rPr>
              <w:t>Pozycja w budżecie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17C9668" w14:textId="5E0FC131" w:rsidR="00B20991" w:rsidRPr="00B20991" w:rsidRDefault="00B20991" w:rsidP="00B20991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  <w:r w:rsidRPr="00B20991">
              <w:rPr>
                <w:rFonts w:ascii="Calibri" w:hAnsi="Calibri" w:cs="Calibri"/>
                <w:b/>
              </w:rPr>
              <w:t>Wnioskowana kwota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3A309B9" w14:textId="5600C819" w:rsidR="00B20991" w:rsidRPr="00B20991" w:rsidRDefault="00B20991" w:rsidP="00B20991">
            <w:pPr>
              <w:spacing w:before="0" w:after="0"/>
              <w:jc w:val="center"/>
              <w:rPr>
                <w:b/>
              </w:rPr>
            </w:pPr>
            <w:r w:rsidRPr="00B20991">
              <w:rPr>
                <w:rFonts w:ascii="Calibri" w:hAnsi="Calibri" w:cs="Calibri"/>
                <w:b/>
              </w:rPr>
              <w:t>Rekomendowana kwota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0B8ADF0" w14:textId="7B1322A0" w:rsidR="00B20991" w:rsidRPr="00B20991" w:rsidRDefault="00B20991" w:rsidP="00B20991">
            <w:pPr>
              <w:spacing w:before="0" w:after="0"/>
              <w:jc w:val="center"/>
              <w:rPr>
                <w:b/>
              </w:rPr>
            </w:pPr>
            <w:r w:rsidRPr="00B20991">
              <w:rPr>
                <w:rFonts w:ascii="Calibri" w:hAnsi="Calibri" w:cs="Calibri"/>
                <w:b/>
              </w:rPr>
              <w:t>Uzasadnienie</w:t>
            </w:r>
          </w:p>
        </w:tc>
      </w:tr>
      <w:tr w:rsidR="00B20991" w:rsidRPr="00B20991" w14:paraId="7CB2DBA2" w14:textId="77777777" w:rsidTr="00B20991">
        <w:trPr>
          <w:trHeight w:val="377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550B6" w14:textId="600F7501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63B31" w14:textId="59CE729A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9C859" w14:textId="374B2B72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800C8" w14:textId="17B935A1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20991" w:rsidRPr="00B20991" w14:paraId="490E1637" w14:textId="77777777" w:rsidTr="00B20991">
        <w:trPr>
          <w:trHeight w:val="377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F46E6" w14:textId="07D4F2B5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FDF04" w14:textId="7FFC299A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B60C9" w14:textId="00EC300E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CF209" w14:textId="4C089941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20991" w:rsidRPr="00B20991" w14:paraId="6CEDF5EB" w14:textId="77777777" w:rsidTr="00B20991">
        <w:trPr>
          <w:trHeight w:val="377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9BEEB" w14:textId="425E366B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E21EE" w14:textId="2B4CF4F5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85D43" w14:textId="4F6D3311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E96DA" w14:textId="0F6FCF37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20991" w:rsidRPr="00B20991" w14:paraId="78A456B9" w14:textId="77777777" w:rsidTr="00B20991">
        <w:trPr>
          <w:trHeight w:val="377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30ECA" w14:textId="08B205CB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B2E68" w14:textId="2E979814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00925" w14:textId="2FBE322C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BC795" w14:textId="335A716D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20991" w:rsidRPr="00B20991" w14:paraId="11452228" w14:textId="77777777" w:rsidTr="00B20991">
        <w:trPr>
          <w:trHeight w:val="377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6256A" w14:textId="2E971A06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60269" w14:textId="0A425A83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76B1B" w14:textId="5EE17495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4D968" w14:textId="3094FE03" w:rsidR="00B20991" w:rsidRPr="00B20991" w:rsidRDefault="00B20991" w:rsidP="00DA273A">
            <w:pPr>
              <w:spacing w:before="0" w:after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20991" w:rsidRPr="00D97AAD" w14:paraId="288DA96C" w14:textId="77777777" w:rsidTr="00B20991">
        <w:trPr>
          <w:gridAfter w:val="1"/>
          <w:wAfter w:w="3969" w:type="dxa"/>
          <w:trHeight w:val="377"/>
        </w:trPr>
        <w:tc>
          <w:tcPr>
            <w:tcW w:w="3970" w:type="dxa"/>
            <w:gridSpan w:val="2"/>
            <w:shd w:val="clear" w:color="auto" w:fill="FFC000"/>
            <w:vAlign w:val="center"/>
          </w:tcPr>
          <w:p w14:paraId="35C0E795" w14:textId="550C8E44" w:rsidR="00B20991" w:rsidRPr="0095331B" w:rsidRDefault="00B20991" w:rsidP="00DA273A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Rekomendowana kwota dotacji w zł</w:t>
            </w:r>
          </w:p>
        </w:tc>
        <w:tc>
          <w:tcPr>
            <w:tcW w:w="1842" w:type="dxa"/>
            <w:shd w:val="clear" w:color="auto" w:fill="FFFFFF"/>
          </w:tcPr>
          <w:p w14:paraId="44811EF6" w14:textId="7A06B037" w:rsidR="00B20991" w:rsidRPr="0095331B" w:rsidRDefault="00B20991" w:rsidP="00DA273A">
            <w:pPr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</w:p>
        </w:tc>
      </w:tr>
    </w:tbl>
    <w:p w14:paraId="5BE9DB3B" w14:textId="11AB771F" w:rsidR="0095331B" w:rsidRDefault="0095331B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2269"/>
        <w:gridCol w:w="7512"/>
      </w:tblGrid>
      <w:tr w:rsidR="00B20991" w:rsidRPr="00D97AAD" w14:paraId="4CB7AFBE" w14:textId="77777777" w:rsidTr="00B20991">
        <w:trPr>
          <w:trHeight w:val="377"/>
        </w:trPr>
        <w:tc>
          <w:tcPr>
            <w:tcW w:w="2269" w:type="dxa"/>
            <w:shd w:val="clear" w:color="auto" w:fill="FFC000"/>
            <w:vAlign w:val="center"/>
          </w:tcPr>
          <w:p w14:paraId="1743A429" w14:textId="19E0A6CE" w:rsidR="00B20991" w:rsidRPr="0095331B" w:rsidRDefault="00B20991" w:rsidP="00DA273A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Inne uwagi</w:t>
            </w:r>
          </w:p>
        </w:tc>
        <w:tc>
          <w:tcPr>
            <w:tcW w:w="7512" w:type="dxa"/>
            <w:shd w:val="clear" w:color="auto" w:fill="FFFFFF"/>
          </w:tcPr>
          <w:p w14:paraId="528AB69C" w14:textId="3BC7631E" w:rsidR="00B20991" w:rsidRDefault="00B20991" w:rsidP="00DA273A">
            <w:pPr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</w:p>
          <w:p w14:paraId="6B325A00" w14:textId="77777777" w:rsidR="00E6227B" w:rsidRDefault="00E6227B" w:rsidP="00DA273A">
            <w:pPr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</w:p>
          <w:p w14:paraId="18FD6927" w14:textId="0902FC03" w:rsidR="00B20991" w:rsidRPr="0095331B" w:rsidRDefault="00B20991" w:rsidP="00DA273A">
            <w:pPr>
              <w:jc w:val="center"/>
              <w:rPr>
                <w:rFonts w:ascii="Calibri" w:eastAsia="Arial" w:hAnsi="Calibri" w:cs="Calibri"/>
                <w:b/>
                <w:sz w:val="20"/>
                <w:szCs w:val="20"/>
              </w:rPr>
            </w:pPr>
          </w:p>
        </w:tc>
      </w:tr>
    </w:tbl>
    <w:p w14:paraId="7A058B0B" w14:textId="77777777" w:rsidR="00B20991" w:rsidRDefault="00B20991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4E1273C6" w14:textId="59A94751" w:rsidR="00FB34E1" w:rsidRPr="009871AE" w:rsidRDefault="00FB34E1" w:rsidP="00FB34E1">
      <w:pPr>
        <w:widowControl w:val="0"/>
        <w:tabs>
          <w:tab w:val="right" w:pos="9540"/>
        </w:tabs>
        <w:autoSpaceDE w:val="0"/>
        <w:autoSpaceDN w:val="0"/>
        <w:adjustRightInd w:val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</w:t>
      </w:r>
      <w:r w:rsidR="001400B7">
        <w:rPr>
          <w:rFonts w:ascii="Calibri" w:hAnsi="Calibri" w:cs="Verdana"/>
          <w:b/>
          <w:u w:val="single"/>
        </w:rPr>
        <w:t xml:space="preserve"> osoby Oceniającej</w:t>
      </w:r>
      <w:r w:rsidRPr="009871AE">
        <w:rPr>
          <w:rFonts w:ascii="Calibri" w:hAnsi="Calibri" w:cs="Verdana"/>
          <w:b/>
          <w:u w:val="single"/>
        </w:rPr>
        <w:t xml:space="preserve">: </w:t>
      </w:r>
    </w:p>
    <w:p w14:paraId="34F052C4" w14:textId="77777777" w:rsidR="00FB34E1" w:rsidRDefault="00FB34E1" w:rsidP="00FB34E1">
      <w:pPr>
        <w:ind w:left="-426"/>
        <w:rPr>
          <w:rFonts w:ascii="Calibri" w:hAnsi="Calibri" w:cs="Verdana"/>
          <w:sz w:val="20"/>
          <w:szCs w:val="20"/>
        </w:rPr>
      </w:pPr>
    </w:p>
    <w:p w14:paraId="02A3E8E5" w14:textId="48CA9B87" w:rsidR="00FB34E1" w:rsidRPr="007E56C9" w:rsidRDefault="00FB34E1" w:rsidP="00FB34E1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</w:r>
      <w:r>
        <w:rPr>
          <w:rFonts w:ascii="Calibri" w:hAnsi="Calibri" w:cs="Verdana"/>
          <w:sz w:val="20"/>
          <w:szCs w:val="20"/>
        </w:rPr>
        <w:tab/>
        <w:t xml:space="preserve">     </w:t>
      </w:r>
    </w:p>
    <w:sectPr w:rsidR="00FB34E1" w:rsidRPr="007E56C9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85F758" w14:textId="77777777" w:rsidR="00297DE0" w:rsidRDefault="00297DE0">
      <w:pPr>
        <w:spacing w:before="0" w:after="0" w:line="240" w:lineRule="auto"/>
      </w:pPr>
      <w:r>
        <w:separator/>
      </w:r>
    </w:p>
  </w:endnote>
  <w:endnote w:type="continuationSeparator" w:id="0">
    <w:p w14:paraId="1658CCAF" w14:textId="77777777" w:rsidR="00297DE0" w:rsidRDefault="00297DE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E7F64B" w14:textId="77777777" w:rsidR="007A6C17" w:rsidRDefault="007A6C1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1F482819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EA4824">
      <w:rPr>
        <w:noProof/>
        <w:color w:val="FFFFFF" w:themeColor="background1"/>
        <w:lang w:bidi="pl-PL"/>
      </w:rPr>
      <w:t>3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8BE61D" w14:textId="77777777" w:rsidR="007A6C17" w:rsidRDefault="007A6C1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A31833" w14:textId="77777777" w:rsidR="00297DE0" w:rsidRDefault="00297DE0">
      <w:pPr>
        <w:spacing w:before="0" w:after="0" w:line="240" w:lineRule="auto"/>
      </w:pPr>
      <w:r>
        <w:separator/>
      </w:r>
    </w:p>
  </w:footnote>
  <w:footnote w:type="continuationSeparator" w:id="0">
    <w:p w14:paraId="2F06DCD7" w14:textId="77777777" w:rsidR="00297DE0" w:rsidRDefault="00297DE0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E4944B" w14:textId="77777777" w:rsidR="007A6C17" w:rsidRDefault="007A6C1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3787EA" w14:textId="5E80D016" w:rsidR="00EA4824" w:rsidRDefault="007A6C17" w:rsidP="00EA4824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EBBCBF1" wp14:editId="2216585E">
              <wp:simplePos x="0" y="0"/>
              <wp:positionH relativeFrom="margin">
                <wp:align>center</wp:align>
              </wp:positionH>
              <wp:positionV relativeFrom="margin">
                <wp:posOffset>-935355</wp:posOffset>
              </wp:positionV>
              <wp:extent cx="5445150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50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937923261" name="Obraz 5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52133116" name="Obraz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1727557" name="Obraz 50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5034327" name="Obraz 1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E0A2D04" id="Grupa 3" o:spid="_x0000_s1026" style="position:absolute;margin-left:0;margin-top:-73.65pt;width:428.75pt;height:68pt;z-index:251664384;mso-position-horizontal:center;mso-position-horizontal-relative:margin;mso-position-vertic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yPUVxsni3wpB4kg8J3HiLSoPFd3o0mt&#10;Wfh5tQRdUu9JSTy5NWGjN5cjRrOrJuEbncCpO5cKPTfT1032+8mUoxV5SjFbXk0le9rXbtu0vV2O&#10;yopAQRkEEeoIxz0596XI9aCgopMj1H50tAPTfT1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MD0H5UYHoPypa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">
                <v:imagedata r:id="rId5" o:title=""/>
              </v:shape>
              <v:shape id="Obraz 2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">
                <v:imagedata r:id="rId6" o:title=""/>
              </v:shape>
              <v:shape id="Obraz 50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">
                <v:imagedata r:id="rId7" o:title=""/>
              </v:shape>
              <v:shape id="Obraz 1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">
                <v:imagedata r:id="rId8" o:title=""/>
              </v:shape>
              <w10:wrap anchorx="margin" anchory="margin"/>
            </v:group>
          </w:pict>
        </mc:Fallback>
      </mc:AlternateContent>
    </w:r>
  </w:p>
  <w:p w14:paraId="3AE88997" w14:textId="449C494D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54E55D4"/>
    <w:multiLevelType w:val="hybridMultilevel"/>
    <w:tmpl w:val="CC7E8CA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368660BB"/>
    <w:multiLevelType w:val="hybridMultilevel"/>
    <w:tmpl w:val="81389E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D9C3DE8"/>
    <w:multiLevelType w:val="hybridMultilevel"/>
    <w:tmpl w:val="DCE2729A"/>
    <w:lvl w:ilvl="0" w:tplc="A0E601A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2" w15:restartNumberingAfterBreak="0">
    <w:nsid w:val="5F8E16CC"/>
    <w:multiLevelType w:val="hybridMultilevel"/>
    <w:tmpl w:val="B43252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6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7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8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863592945">
    <w:abstractNumId w:val="9"/>
  </w:num>
  <w:num w:numId="2" w16cid:durableId="736903983">
    <w:abstractNumId w:val="9"/>
  </w:num>
  <w:num w:numId="3" w16cid:durableId="931086412">
    <w:abstractNumId w:val="8"/>
  </w:num>
  <w:num w:numId="4" w16cid:durableId="828668482">
    <w:abstractNumId w:val="8"/>
  </w:num>
  <w:num w:numId="5" w16cid:durableId="227808971">
    <w:abstractNumId w:val="9"/>
  </w:num>
  <w:num w:numId="6" w16cid:durableId="2106412254">
    <w:abstractNumId w:val="8"/>
  </w:num>
  <w:num w:numId="7" w16cid:durableId="997227527">
    <w:abstractNumId w:val="17"/>
  </w:num>
  <w:num w:numId="8" w16cid:durableId="348796232">
    <w:abstractNumId w:val="13"/>
  </w:num>
  <w:num w:numId="9" w16cid:durableId="459151262">
    <w:abstractNumId w:val="23"/>
  </w:num>
  <w:num w:numId="10" w16cid:durableId="1681850653">
    <w:abstractNumId w:val="19"/>
  </w:num>
  <w:num w:numId="11" w16cid:durableId="1578441791">
    <w:abstractNumId w:val="36"/>
  </w:num>
  <w:num w:numId="12" w16cid:durableId="1206137144">
    <w:abstractNumId w:val="35"/>
  </w:num>
  <w:num w:numId="13" w16cid:durableId="559636548">
    <w:abstractNumId w:val="7"/>
  </w:num>
  <w:num w:numId="14" w16cid:durableId="1203323425">
    <w:abstractNumId w:val="6"/>
  </w:num>
  <w:num w:numId="15" w16cid:durableId="1308247973">
    <w:abstractNumId w:val="5"/>
  </w:num>
  <w:num w:numId="16" w16cid:durableId="1318533975">
    <w:abstractNumId w:val="4"/>
  </w:num>
  <w:num w:numId="17" w16cid:durableId="1240015850">
    <w:abstractNumId w:val="3"/>
  </w:num>
  <w:num w:numId="18" w16cid:durableId="968172774">
    <w:abstractNumId w:val="2"/>
  </w:num>
  <w:num w:numId="19" w16cid:durableId="1133137786">
    <w:abstractNumId w:val="1"/>
  </w:num>
  <w:num w:numId="20" w16cid:durableId="328367199">
    <w:abstractNumId w:val="0"/>
  </w:num>
  <w:num w:numId="21" w16cid:durableId="1592926662">
    <w:abstractNumId w:val="14"/>
  </w:num>
  <w:num w:numId="22" w16cid:durableId="520972836">
    <w:abstractNumId w:val="29"/>
  </w:num>
  <w:num w:numId="23" w16cid:durableId="1284505714">
    <w:abstractNumId w:val="11"/>
  </w:num>
  <w:num w:numId="24" w16cid:durableId="888033747">
    <w:abstractNumId w:val="40"/>
  </w:num>
  <w:num w:numId="25" w16cid:durableId="1223174868">
    <w:abstractNumId w:val="18"/>
  </w:num>
  <w:num w:numId="26" w16cid:durableId="1710256201">
    <w:abstractNumId w:val="38"/>
  </w:num>
  <w:num w:numId="27" w16cid:durableId="465703674">
    <w:abstractNumId w:val="21"/>
  </w:num>
  <w:num w:numId="28" w16cid:durableId="19094414">
    <w:abstractNumId w:val="12"/>
  </w:num>
  <w:num w:numId="29" w16cid:durableId="2022006196">
    <w:abstractNumId w:val="28"/>
  </w:num>
  <w:num w:numId="30" w16cid:durableId="1952660507">
    <w:abstractNumId w:val="39"/>
  </w:num>
  <w:num w:numId="31" w16cid:durableId="1240755065">
    <w:abstractNumId w:val="27"/>
  </w:num>
  <w:num w:numId="32" w16cid:durableId="1832479974">
    <w:abstractNumId w:val="22"/>
  </w:num>
  <w:num w:numId="33" w16cid:durableId="2130974179">
    <w:abstractNumId w:val="33"/>
  </w:num>
  <w:num w:numId="34" w16cid:durableId="2029063006">
    <w:abstractNumId w:val="24"/>
  </w:num>
  <w:num w:numId="35" w16cid:durableId="125508704">
    <w:abstractNumId w:val="30"/>
  </w:num>
  <w:num w:numId="36" w16cid:durableId="376853410">
    <w:abstractNumId w:val="15"/>
  </w:num>
  <w:num w:numId="37" w16cid:durableId="1478843228">
    <w:abstractNumId w:val="10"/>
  </w:num>
  <w:num w:numId="38" w16cid:durableId="1797018285">
    <w:abstractNumId w:val="34"/>
  </w:num>
  <w:num w:numId="39" w16cid:durableId="1562214074">
    <w:abstractNumId w:val="16"/>
  </w:num>
  <w:num w:numId="40" w16cid:durableId="1183058746">
    <w:abstractNumId w:val="37"/>
  </w:num>
  <w:num w:numId="41" w16cid:durableId="1152327473">
    <w:abstractNumId w:val="31"/>
  </w:num>
  <w:num w:numId="42" w16cid:durableId="119885414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433019150">
    <w:abstractNumId w:val="25"/>
  </w:num>
  <w:num w:numId="44" w16cid:durableId="1195072653">
    <w:abstractNumId w:val="32"/>
  </w:num>
  <w:num w:numId="45" w16cid:durableId="1471901159">
    <w:abstractNumId w:val="20"/>
  </w:num>
  <w:num w:numId="46" w16cid:durableId="1513837760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748AA"/>
    <w:rsid w:val="0007660E"/>
    <w:rsid w:val="00082630"/>
    <w:rsid w:val="000B4468"/>
    <w:rsid w:val="000B7CA8"/>
    <w:rsid w:val="00131B8C"/>
    <w:rsid w:val="001400B7"/>
    <w:rsid w:val="00157DE6"/>
    <w:rsid w:val="001638F6"/>
    <w:rsid w:val="001718D5"/>
    <w:rsid w:val="00190307"/>
    <w:rsid w:val="001927C6"/>
    <w:rsid w:val="001A2000"/>
    <w:rsid w:val="001C42F5"/>
    <w:rsid w:val="001C4603"/>
    <w:rsid w:val="001E5857"/>
    <w:rsid w:val="00237416"/>
    <w:rsid w:val="00243A28"/>
    <w:rsid w:val="00256C99"/>
    <w:rsid w:val="00266B64"/>
    <w:rsid w:val="00291795"/>
    <w:rsid w:val="00297DE0"/>
    <w:rsid w:val="002A3EA6"/>
    <w:rsid w:val="002C683F"/>
    <w:rsid w:val="002E448C"/>
    <w:rsid w:val="0031157D"/>
    <w:rsid w:val="003209D6"/>
    <w:rsid w:val="00324E39"/>
    <w:rsid w:val="00334A73"/>
    <w:rsid w:val="003422FF"/>
    <w:rsid w:val="00362D65"/>
    <w:rsid w:val="00367161"/>
    <w:rsid w:val="003B4DC6"/>
    <w:rsid w:val="003D3612"/>
    <w:rsid w:val="003D4A36"/>
    <w:rsid w:val="003E6EF5"/>
    <w:rsid w:val="00445C4F"/>
    <w:rsid w:val="00462D9B"/>
    <w:rsid w:val="00485AC8"/>
    <w:rsid w:val="004946A0"/>
    <w:rsid w:val="004952C4"/>
    <w:rsid w:val="00497FF2"/>
    <w:rsid w:val="004A7D7C"/>
    <w:rsid w:val="004D2E04"/>
    <w:rsid w:val="004E2182"/>
    <w:rsid w:val="00502B3C"/>
    <w:rsid w:val="0052576F"/>
    <w:rsid w:val="0054178E"/>
    <w:rsid w:val="0054203F"/>
    <w:rsid w:val="00545568"/>
    <w:rsid w:val="005477F0"/>
    <w:rsid w:val="00554C62"/>
    <w:rsid w:val="00597101"/>
    <w:rsid w:val="005A1C5A"/>
    <w:rsid w:val="005C3A4E"/>
    <w:rsid w:val="005D6B14"/>
    <w:rsid w:val="005E026E"/>
    <w:rsid w:val="005E0396"/>
    <w:rsid w:val="00613198"/>
    <w:rsid w:val="0062025A"/>
    <w:rsid w:val="0065294F"/>
    <w:rsid w:val="00667AD5"/>
    <w:rsid w:val="00690EFD"/>
    <w:rsid w:val="006A502E"/>
    <w:rsid w:val="006A68F8"/>
    <w:rsid w:val="006C64EF"/>
    <w:rsid w:val="006E1AF4"/>
    <w:rsid w:val="007021DE"/>
    <w:rsid w:val="00715421"/>
    <w:rsid w:val="00726685"/>
    <w:rsid w:val="007270CB"/>
    <w:rsid w:val="00732607"/>
    <w:rsid w:val="0075391F"/>
    <w:rsid w:val="007952AF"/>
    <w:rsid w:val="007A0C2B"/>
    <w:rsid w:val="007A4384"/>
    <w:rsid w:val="007A6C17"/>
    <w:rsid w:val="007B0DA7"/>
    <w:rsid w:val="007C4293"/>
    <w:rsid w:val="00844483"/>
    <w:rsid w:val="008909B6"/>
    <w:rsid w:val="008B5775"/>
    <w:rsid w:val="008D1FE8"/>
    <w:rsid w:val="00901FF1"/>
    <w:rsid w:val="00934F1C"/>
    <w:rsid w:val="009526E8"/>
    <w:rsid w:val="0095331B"/>
    <w:rsid w:val="00953428"/>
    <w:rsid w:val="00965B41"/>
    <w:rsid w:val="0097448A"/>
    <w:rsid w:val="009871AE"/>
    <w:rsid w:val="009918B5"/>
    <w:rsid w:val="009B6AB4"/>
    <w:rsid w:val="009D2231"/>
    <w:rsid w:val="009E3A3E"/>
    <w:rsid w:val="00A122DB"/>
    <w:rsid w:val="00A30B1A"/>
    <w:rsid w:val="00A562A9"/>
    <w:rsid w:val="00A66CCA"/>
    <w:rsid w:val="00AD165F"/>
    <w:rsid w:val="00B20991"/>
    <w:rsid w:val="00B47B7A"/>
    <w:rsid w:val="00B646B8"/>
    <w:rsid w:val="00B76AEE"/>
    <w:rsid w:val="00C554F1"/>
    <w:rsid w:val="00C80BD4"/>
    <w:rsid w:val="00CF3A42"/>
    <w:rsid w:val="00D128AF"/>
    <w:rsid w:val="00D20F03"/>
    <w:rsid w:val="00D2753F"/>
    <w:rsid w:val="00D4373F"/>
    <w:rsid w:val="00D5413C"/>
    <w:rsid w:val="00DC07A3"/>
    <w:rsid w:val="00DC632F"/>
    <w:rsid w:val="00DD345C"/>
    <w:rsid w:val="00DD7455"/>
    <w:rsid w:val="00DE4ACE"/>
    <w:rsid w:val="00E11B8A"/>
    <w:rsid w:val="00E2232F"/>
    <w:rsid w:val="00E23416"/>
    <w:rsid w:val="00E6227B"/>
    <w:rsid w:val="00EA2403"/>
    <w:rsid w:val="00EA4824"/>
    <w:rsid w:val="00EF0F3A"/>
    <w:rsid w:val="00F00DA6"/>
    <w:rsid w:val="00F0379E"/>
    <w:rsid w:val="00F1779B"/>
    <w:rsid w:val="00F55630"/>
    <w:rsid w:val="00F677F9"/>
    <w:rsid w:val="00F91EEB"/>
    <w:rsid w:val="00F9214C"/>
    <w:rsid w:val="00F9364A"/>
    <w:rsid w:val="00FB34E1"/>
    <w:rsid w:val="00FD1504"/>
    <w:rsid w:val="00FD6A0D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31B8C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8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292901-0D1E-40E9-B308-BEFDFD958F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38</TotalTime>
  <Pages>4</Pages>
  <Words>437</Words>
  <Characters>2624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17</cp:revision>
  <cp:lastPrinted>2024-06-14T09:37:00Z</cp:lastPrinted>
  <dcterms:created xsi:type="dcterms:W3CDTF">2025-07-28T12:23:00Z</dcterms:created>
  <dcterms:modified xsi:type="dcterms:W3CDTF">2025-07-31T13:26:00Z</dcterms:modified>
  <cp:version/>
</cp:coreProperties>
</file>