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F52550" w14:textId="77777777" w:rsidR="004A679D" w:rsidRPr="00A20E84" w:rsidRDefault="004A679D" w:rsidP="00A20E84">
      <w:pPr>
        <w:spacing w:before="0" w:after="0"/>
        <w:rPr>
          <w:rFonts w:ascii="Calibri" w:hAnsi="Calibri" w:cs="Calibri"/>
          <w:sz w:val="24"/>
          <w:szCs w:val="24"/>
        </w:rPr>
      </w:pPr>
    </w:p>
    <w:p w14:paraId="4FA546ED" w14:textId="77777777" w:rsidR="004A679D" w:rsidRPr="00A20E84" w:rsidRDefault="004A679D" w:rsidP="00A20E84">
      <w:pPr>
        <w:spacing w:before="0" w:after="0"/>
        <w:rPr>
          <w:rFonts w:ascii="Calibri" w:hAnsi="Calibri" w:cs="Calibri"/>
          <w:sz w:val="24"/>
          <w:szCs w:val="24"/>
        </w:rPr>
      </w:pPr>
    </w:p>
    <w:p w14:paraId="129EDC46" w14:textId="77777777" w:rsidR="00735616" w:rsidRPr="00A20E84" w:rsidRDefault="004A679D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8"/>
          <w:szCs w:val="28"/>
        </w:rPr>
        <w:t xml:space="preserve">UMOWA NR </w:t>
      </w:r>
      <w:r w:rsidR="00735616" w:rsidRPr="00A20E84">
        <w:rPr>
          <w:rFonts w:ascii="Calibri" w:hAnsi="Calibri" w:cs="Calibri"/>
          <w:b/>
          <w:sz w:val="28"/>
          <w:szCs w:val="28"/>
        </w:rPr>
        <w:t>………../FIO/2025</w:t>
      </w:r>
      <w:r w:rsidR="00735616" w:rsidRPr="00A20E84">
        <w:rPr>
          <w:rFonts w:ascii="Calibri" w:hAnsi="Calibri" w:cs="Calibri"/>
          <w:b/>
          <w:sz w:val="28"/>
          <w:szCs w:val="28"/>
        </w:rPr>
        <w:br/>
      </w:r>
      <w:r w:rsidRPr="00A20E84">
        <w:rPr>
          <w:rFonts w:ascii="Calibri" w:hAnsi="Calibri" w:cs="Calibri"/>
          <w:b/>
          <w:sz w:val="28"/>
          <w:szCs w:val="28"/>
        </w:rPr>
        <w:t xml:space="preserve">O WSPARCIE REALIZACJI LOKALNEGO PRZEDSIĘWZIĘCIA </w:t>
      </w:r>
      <w:r w:rsidR="00497560" w:rsidRPr="00A20E84">
        <w:rPr>
          <w:rFonts w:ascii="Calibri" w:hAnsi="Calibri" w:cs="Calibri"/>
          <w:b/>
          <w:sz w:val="28"/>
          <w:szCs w:val="28"/>
        </w:rPr>
        <w:br/>
      </w:r>
      <w:r w:rsidRPr="00A20E84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A20E84">
        <w:rPr>
          <w:rFonts w:ascii="Calibri" w:hAnsi="Calibri" w:cs="Calibri"/>
          <w:b/>
          <w:sz w:val="28"/>
          <w:szCs w:val="28"/>
        </w:rPr>
        <w:t>projektu pt. „</w:t>
      </w:r>
      <w:r w:rsidRPr="00A20E84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A20E84">
        <w:rPr>
          <w:rFonts w:ascii="Calibri" w:hAnsi="Calibri" w:cs="Calibri"/>
          <w:b/>
          <w:sz w:val="28"/>
          <w:szCs w:val="28"/>
        </w:rPr>
        <w:t>”</w:t>
      </w:r>
      <w:r w:rsidRPr="00A20E84">
        <w:rPr>
          <w:rFonts w:ascii="Calibri" w:hAnsi="Calibri" w:cs="Calibri"/>
          <w:b/>
          <w:sz w:val="28"/>
          <w:szCs w:val="28"/>
        </w:rPr>
        <w:t xml:space="preserve"> </w:t>
      </w:r>
      <w:r w:rsidR="00497560" w:rsidRPr="00A20E84">
        <w:rPr>
          <w:rFonts w:ascii="Calibri" w:hAnsi="Calibri" w:cs="Calibri"/>
          <w:b/>
          <w:sz w:val="28"/>
          <w:szCs w:val="28"/>
        </w:rPr>
        <w:br/>
      </w:r>
      <w:r w:rsidRPr="00A20E84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497560" w:rsidRPr="00A20E84">
        <w:rPr>
          <w:rFonts w:ascii="Calibri" w:hAnsi="Calibri" w:cs="Calibri"/>
          <w:b/>
          <w:sz w:val="28"/>
          <w:szCs w:val="28"/>
        </w:rPr>
        <w:br/>
      </w:r>
      <w:r w:rsidRPr="00A20E84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73752BAA" w14:textId="77777777" w:rsidR="00735616" w:rsidRPr="00A20E84" w:rsidRDefault="00735616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71190879" w14:textId="77777777" w:rsidR="004A679D" w:rsidRPr="00A20E84" w:rsidRDefault="00705737" w:rsidP="00A20E84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z</w:t>
      </w:r>
      <w:r w:rsidR="004A679D" w:rsidRPr="00A20E84">
        <w:rPr>
          <w:rFonts w:ascii="Calibri" w:hAnsi="Calibri" w:cs="Calibri"/>
          <w:sz w:val="24"/>
          <w:szCs w:val="24"/>
        </w:rPr>
        <w:t>awarta</w:t>
      </w:r>
      <w:r w:rsidR="00735616" w:rsidRPr="00A20E84">
        <w:rPr>
          <w:rFonts w:ascii="Calibri" w:hAnsi="Calibri" w:cs="Calibri"/>
          <w:sz w:val="24"/>
          <w:szCs w:val="24"/>
        </w:rPr>
        <w:t xml:space="preserve"> </w:t>
      </w:r>
      <w:r w:rsidR="004A679D" w:rsidRPr="00A20E84">
        <w:rPr>
          <w:rFonts w:ascii="Calibri" w:hAnsi="Calibri" w:cs="Calibri"/>
          <w:sz w:val="24"/>
          <w:szCs w:val="24"/>
        </w:rPr>
        <w:t>w Wałbrzychu</w:t>
      </w:r>
      <w:r w:rsidR="00735616" w:rsidRPr="00A20E84">
        <w:rPr>
          <w:rFonts w:ascii="Calibri" w:hAnsi="Calibri" w:cs="Calibri"/>
          <w:sz w:val="24"/>
          <w:szCs w:val="24"/>
        </w:rPr>
        <w:t>,</w:t>
      </w:r>
      <w:r w:rsidR="004A679D" w:rsidRPr="00A20E84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68670390" w14:textId="77777777" w:rsidR="004A679D" w:rsidRPr="00A20E84" w:rsidRDefault="004A679D" w:rsidP="00A20E84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pomiędzy: </w:t>
      </w:r>
    </w:p>
    <w:p w14:paraId="5300A405" w14:textId="77777777" w:rsidR="007B515F" w:rsidRPr="00A20E84" w:rsidRDefault="00735616" w:rsidP="00960F08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Fundacją „Merkury” z siedzibą w Wałbrzychu </w:t>
      </w:r>
      <w:r w:rsidR="004C0293" w:rsidRPr="00A20E84">
        <w:rPr>
          <w:rFonts w:ascii="Calibri" w:hAnsi="Calibri" w:cs="Calibri"/>
          <w:sz w:val="24"/>
          <w:szCs w:val="24"/>
        </w:rPr>
        <w:t xml:space="preserve">58-300 </w:t>
      </w:r>
      <w:r w:rsidRPr="00A20E84">
        <w:rPr>
          <w:rFonts w:ascii="Calibri" w:hAnsi="Calibri" w:cs="Calibri"/>
          <w:sz w:val="24"/>
          <w:szCs w:val="24"/>
        </w:rPr>
        <w:t xml:space="preserve">przy ul. Beethovena 10, o numerze KRS: </w:t>
      </w:r>
      <w:r w:rsidRPr="00A20E8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A20E84">
        <w:rPr>
          <w:rFonts w:ascii="Calibri" w:hAnsi="Calibri" w:cs="Calibri"/>
          <w:sz w:val="24"/>
          <w:szCs w:val="24"/>
        </w:rPr>
        <w:t xml:space="preserve">, </w:t>
      </w:r>
      <w:r w:rsidR="004A679D" w:rsidRPr="00A20E84">
        <w:rPr>
          <w:rFonts w:ascii="Calibri" w:hAnsi="Calibri" w:cs="Calibri"/>
          <w:sz w:val="24"/>
          <w:szCs w:val="24"/>
        </w:rPr>
        <w:t xml:space="preserve">reprezentowaną przez: </w:t>
      </w:r>
      <w:r w:rsidR="002858A3" w:rsidRPr="00A20E84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A20E84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A20E84">
        <w:rPr>
          <w:rFonts w:ascii="Calibri" w:hAnsi="Calibri" w:cs="Calibri"/>
          <w:sz w:val="24"/>
          <w:szCs w:val="24"/>
        </w:rPr>
        <w:t xml:space="preserve"> – Prezesa Zarządu, </w:t>
      </w:r>
      <w:r w:rsidR="00960F08" w:rsidRPr="00A20E84">
        <w:rPr>
          <w:rFonts w:ascii="Calibri" w:hAnsi="Calibri" w:cs="Calibri"/>
          <w:sz w:val="24"/>
          <w:szCs w:val="24"/>
        </w:rPr>
        <w:t>zwaną dalej Operatorem,</w:t>
      </w:r>
    </w:p>
    <w:p w14:paraId="5AA1458E" w14:textId="77777777" w:rsidR="007B515F" w:rsidRPr="00A20E84" w:rsidRDefault="004A679D" w:rsidP="00A20E84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a </w:t>
      </w:r>
    </w:p>
    <w:p w14:paraId="77F64E72" w14:textId="77777777" w:rsidR="007B515F" w:rsidRPr="00A20E84" w:rsidRDefault="004C0293" w:rsidP="00A20E84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……………………………</w:t>
      </w:r>
      <w:r w:rsidR="009E5F24" w:rsidRPr="00A20E84">
        <w:rPr>
          <w:rFonts w:ascii="Calibri" w:hAnsi="Calibri" w:cs="Calibri"/>
          <w:sz w:val="24"/>
          <w:szCs w:val="24"/>
        </w:rPr>
        <w:t>…..</w:t>
      </w:r>
      <w:r w:rsidRPr="00A20E84">
        <w:rPr>
          <w:rFonts w:ascii="Calibri" w:hAnsi="Calibri" w:cs="Calibri"/>
          <w:sz w:val="24"/>
          <w:szCs w:val="24"/>
        </w:rPr>
        <w:t xml:space="preserve">.. z siedzibą w ……….. </w:t>
      </w:r>
      <w:r w:rsidR="009E5F24" w:rsidRPr="00A20E84">
        <w:rPr>
          <w:rFonts w:ascii="Calibri" w:hAnsi="Calibri" w:cs="Calibri"/>
          <w:sz w:val="24"/>
          <w:szCs w:val="24"/>
        </w:rPr>
        <w:t>0</w:t>
      </w:r>
      <w:r w:rsidRPr="00A20E84">
        <w:rPr>
          <w:rFonts w:ascii="Calibri" w:hAnsi="Calibri" w:cs="Calibri"/>
          <w:sz w:val="24"/>
          <w:szCs w:val="24"/>
        </w:rPr>
        <w:t xml:space="preserve">0-000 przy ul. ………………….., o numerze KRS/ewidencji: </w:t>
      </w:r>
      <w:r w:rsidRPr="00A20E8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……………………..</w:t>
      </w:r>
      <w:r w:rsidRPr="00A20E84">
        <w:rPr>
          <w:rFonts w:ascii="Calibri" w:hAnsi="Calibri" w:cs="Calibri"/>
          <w:sz w:val="24"/>
          <w:szCs w:val="24"/>
        </w:rPr>
        <w:t xml:space="preserve">, reprezentowanym przez: </w:t>
      </w:r>
      <w:r w:rsidR="009E5F24" w:rsidRPr="00A20E84">
        <w:rPr>
          <w:rFonts w:ascii="Calibri" w:hAnsi="Calibri" w:cs="Calibri"/>
          <w:sz w:val="24"/>
          <w:szCs w:val="24"/>
        </w:rPr>
        <w:t>…………………………………………..…. …</w:t>
      </w:r>
      <w:r w:rsidRPr="00A20E84">
        <w:rPr>
          <w:rFonts w:ascii="Calibri" w:hAnsi="Calibri" w:cs="Calibri"/>
          <w:sz w:val="24"/>
          <w:szCs w:val="24"/>
        </w:rPr>
        <w:t xml:space="preserve">……………………………………………, </w:t>
      </w:r>
      <w:r w:rsidR="009E5F24" w:rsidRPr="00A20E84">
        <w:rPr>
          <w:rFonts w:ascii="Calibri" w:hAnsi="Calibri" w:cs="Calibri"/>
          <w:sz w:val="24"/>
          <w:szCs w:val="24"/>
        </w:rPr>
        <w:t>zwanym dalej Wnioskodawcą</w:t>
      </w:r>
      <w:r w:rsidRPr="00A20E84">
        <w:rPr>
          <w:rFonts w:ascii="Calibri" w:hAnsi="Calibri" w:cs="Calibri"/>
          <w:sz w:val="24"/>
          <w:szCs w:val="24"/>
        </w:rPr>
        <w:t xml:space="preserve">. </w:t>
      </w:r>
    </w:p>
    <w:p w14:paraId="3F2C60E7" w14:textId="77777777" w:rsidR="007B515F" w:rsidRPr="00A20E84" w:rsidRDefault="007B515F" w:rsidP="00A20E84">
      <w:pPr>
        <w:spacing w:before="0" w:after="0"/>
        <w:rPr>
          <w:rFonts w:ascii="Calibri" w:hAnsi="Calibri" w:cs="Calibri"/>
          <w:sz w:val="24"/>
          <w:szCs w:val="24"/>
        </w:rPr>
      </w:pPr>
    </w:p>
    <w:p w14:paraId="248E5091" w14:textId="77777777" w:rsidR="007B515F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35616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 Przedmiot Umowy</w:t>
      </w:r>
    </w:p>
    <w:p w14:paraId="02B58B91" w14:textId="77777777" w:rsidR="007B515F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Przedmiotem niniejszej Umowy jest przyznanie przez Operatora środków finansowych na wsparcie realizacji lokalnego przedsięwzięcia - projektu/małej inicjatywy pt</w:t>
      </w:r>
      <w:r w:rsidR="00735616" w:rsidRPr="00A20E84">
        <w:rPr>
          <w:rFonts w:ascii="Calibri" w:hAnsi="Calibri" w:cs="Calibri"/>
          <w:sz w:val="24"/>
          <w:szCs w:val="24"/>
        </w:rPr>
        <w:t>.</w:t>
      </w:r>
      <w:r w:rsidR="00872FB9" w:rsidRPr="00A20E84">
        <w:rPr>
          <w:rFonts w:ascii="Calibri" w:hAnsi="Calibri" w:cs="Calibri"/>
          <w:sz w:val="24"/>
          <w:szCs w:val="24"/>
        </w:rPr>
        <w:t xml:space="preserve"> </w:t>
      </w:r>
      <w:r w:rsidR="00735616" w:rsidRPr="00A20E84">
        <w:rPr>
          <w:rFonts w:ascii="Calibri" w:hAnsi="Calibri" w:cs="Calibri"/>
          <w:sz w:val="24"/>
          <w:szCs w:val="24"/>
        </w:rPr>
        <w:t>………………………..……….…….</w:t>
      </w:r>
      <w:r w:rsidR="00872FB9" w:rsidRPr="00A20E84">
        <w:rPr>
          <w:rFonts w:ascii="Calibri" w:hAnsi="Calibri" w:cs="Calibri"/>
          <w:i/>
          <w:sz w:val="24"/>
          <w:szCs w:val="24"/>
        </w:rPr>
        <w:t xml:space="preserve"> </w:t>
      </w:r>
      <w:r w:rsidR="00872FB9" w:rsidRPr="00A20E84">
        <w:rPr>
          <w:rFonts w:ascii="Calibri" w:hAnsi="Calibri" w:cs="Calibri"/>
          <w:sz w:val="24"/>
          <w:szCs w:val="24"/>
        </w:rPr>
        <w:t>(</w:t>
      </w:r>
      <w:r w:rsidR="00735616" w:rsidRPr="00A20E84">
        <w:rPr>
          <w:rFonts w:ascii="Calibri" w:hAnsi="Calibri" w:cs="Calibri"/>
          <w:i/>
          <w:sz w:val="24"/>
          <w:szCs w:val="24"/>
        </w:rPr>
        <w:t>p</w:t>
      </w:r>
      <w:r w:rsidRPr="00A20E84">
        <w:rPr>
          <w:rFonts w:ascii="Calibri" w:hAnsi="Calibri" w:cs="Calibri"/>
          <w:i/>
          <w:sz w:val="24"/>
          <w:szCs w:val="24"/>
        </w:rPr>
        <w:t>ełna nazwa projektu</w:t>
      </w:r>
      <w:r w:rsidRPr="00A20E84">
        <w:rPr>
          <w:rFonts w:ascii="Calibri" w:hAnsi="Calibri" w:cs="Calibri"/>
          <w:sz w:val="24"/>
          <w:szCs w:val="24"/>
        </w:rPr>
        <w:t xml:space="preserve">) określonego szczegółowo we wniosku o </w:t>
      </w:r>
      <w:r w:rsidR="00735616" w:rsidRPr="00A20E84">
        <w:rPr>
          <w:rFonts w:ascii="Calibri" w:hAnsi="Calibri" w:cs="Calibri"/>
          <w:sz w:val="24"/>
          <w:szCs w:val="24"/>
        </w:rPr>
        <w:t>d</w:t>
      </w:r>
      <w:r w:rsidRPr="00A20E84">
        <w:rPr>
          <w:rFonts w:ascii="Calibri" w:hAnsi="Calibri" w:cs="Calibri"/>
          <w:sz w:val="24"/>
          <w:szCs w:val="24"/>
        </w:rPr>
        <w:t xml:space="preserve">ofinansowanie nr </w:t>
      </w:r>
      <w:r w:rsidR="00735616" w:rsidRPr="00A20E84">
        <w:rPr>
          <w:rFonts w:ascii="Calibri" w:hAnsi="Calibri" w:cs="Calibri"/>
          <w:sz w:val="24"/>
          <w:szCs w:val="24"/>
        </w:rPr>
        <w:t>…………….</w:t>
      </w:r>
      <w:r w:rsidR="00872FB9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złożonym w dniu </w:t>
      </w:r>
      <w:r w:rsidR="00735616" w:rsidRPr="00A20E84">
        <w:rPr>
          <w:rFonts w:ascii="Calibri" w:hAnsi="Calibri" w:cs="Calibri"/>
          <w:sz w:val="24"/>
          <w:szCs w:val="24"/>
        </w:rPr>
        <w:t xml:space="preserve">………………. </w:t>
      </w:r>
      <w:r w:rsidRPr="00A20E84">
        <w:rPr>
          <w:rFonts w:ascii="Calibri" w:hAnsi="Calibri" w:cs="Calibri"/>
          <w:sz w:val="24"/>
          <w:szCs w:val="24"/>
        </w:rPr>
        <w:t>202</w:t>
      </w:r>
      <w:r w:rsidR="00735616" w:rsidRPr="00A20E84">
        <w:rPr>
          <w:rFonts w:ascii="Calibri" w:hAnsi="Calibri" w:cs="Calibri"/>
          <w:sz w:val="24"/>
          <w:szCs w:val="24"/>
        </w:rPr>
        <w:t>5</w:t>
      </w:r>
      <w:r w:rsidRPr="00A20E84">
        <w:rPr>
          <w:rFonts w:ascii="Calibri" w:hAnsi="Calibri" w:cs="Calibri"/>
          <w:sz w:val="24"/>
          <w:szCs w:val="24"/>
        </w:rPr>
        <w:t xml:space="preserve"> roku oraz jego aktualizacjach, zwanego dalej projektem</w:t>
      </w:r>
      <w:r w:rsidR="007B515F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i zatwierdzonym przez Operatora. </w:t>
      </w:r>
    </w:p>
    <w:p w14:paraId="09B7F8B2" w14:textId="77777777" w:rsidR="007B515F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Wniosek o dofinansowanie oraz jego aktualizacje, o których mowa w §</w:t>
      </w:r>
      <w:r w:rsidR="000850E0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1 ust. 1,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są integralną częścią umowy w ustalonym końcowym brzmieniu. </w:t>
      </w:r>
    </w:p>
    <w:p w14:paraId="71CC6EEC" w14:textId="77777777" w:rsidR="00497560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Niniejsza umowa jest umową o wsparcie realizacji zadania publicznego, w rozumieniu art. 16 ust. 1 ustawy z dnia 24 kwietnia 2003 r. o działalności pożytku publicznego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i o wolontariacie (j.t. Dz. U. 2014 r., 1118). </w:t>
      </w:r>
    </w:p>
    <w:p w14:paraId="4AC855A6" w14:textId="77777777" w:rsidR="00735616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Strony zobowiązują się stosować przy realizacji niniejszej umowy Regulamin uczestnictwa w pr</w:t>
      </w:r>
      <w:r w:rsidR="00735616" w:rsidRPr="00A20E84">
        <w:rPr>
          <w:rFonts w:ascii="Calibri" w:hAnsi="Calibri" w:cs="Calibri"/>
          <w:sz w:val="24"/>
          <w:szCs w:val="24"/>
        </w:rPr>
        <w:t>ojekcie pt.</w:t>
      </w:r>
      <w:r w:rsidRPr="00A20E84">
        <w:rPr>
          <w:rFonts w:ascii="Calibri" w:hAnsi="Calibri" w:cs="Calibri"/>
          <w:sz w:val="24"/>
          <w:szCs w:val="24"/>
        </w:rPr>
        <w:t xml:space="preserve"> „</w:t>
      </w:r>
      <w:r w:rsidR="007B515F" w:rsidRPr="00A20E84">
        <w:rPr>
          <w:rFonts w:ascii="Calibri" w:hAnsi="Calibri" w:cs="Calibri"/>
          <w:sz w:val="24"/>
          <w:szCs w:val="24"/>
        </w:rPr>
        <w:t>Wielkopolskie Małe Inicjatywy</w:t>
      </w:r>
      <w:r w:rsidRPr="00A20E84">
        <w:rPr>
          <w:rFonts w:ascii="Calibri" w:hAnsi="Calibri" w:cs="Calibri"/>
          <w:sz w:val="24"/>
          <w:szCs w:val="24"/>
        </w:rPr>
        <w:t xml:space="preserve">”, zwany dalej </w:t>
      </w:r>
      <w:r w:rsidR="009E5F24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„Regulaminem”, dostępny na stronie internetowej projektu www.</w:t>
      </w:r>
      <w:r w:rsidR="007B515F" w:rsidRPr="00A20E84">
        <w:rPr>
          <w:rFonts w:ascii="Calibri" w:hAnsi="Calibri" w:cs="Calibri"/>
          <w:sz w:val="24"/>
          <w:szCs w:val="24"/>
        </w:rPr>
        <w:t>granty.wrk.org.</w:t>
      </w:r>
      <w:r w:rsidRPr="00A20E84">
        <w:rPr>
          <w:rFonts w:ascii="Calibri" w:hAnsi="Calibri" w:cs="Calibri"/>
          <w:sz w:val="24"/>
          <w:szCs w:val="24"/>
        </w:rPr>
        <w:t>pl w okresie objętym niniejszą umową.</w:t>
      </w:r>
    </w:p>
    <w:p w14:paraId="028AB107" w14:textId="77777777" w:rsidR="00375D1E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Operator przyznaje środki finansowe na wsparcie realizacji lokalnego przedsięwzięcia, które służyć mają realizacji zadania publicznego określonego w niniejszej umowie,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w sposób zgodny z postanowieniami tej umowy, przez co rozumie się w szczególności zgodność realizacji zadań z opisem działań, harmonogramem i budżetem opisanym w formularzu wn</w:t>
      </w:r>
      <w:r w:rsidR="00735616" w:rsidRPr="00A20E84">
        <w:rPr>
          <w:rFonts w:ascii="Calibri" w:hAnsi="Calibri" w:cs="Calibri"/>
          <w:sz w:val="24"/>
          <w:szCs w:val="24"/>
        </w:rPr>
        <w:t xml:space="preserve">iosku i jego aktualizacjach. </w:t>
      </w:r>
    </w:p>
    <w:p w14:paraId="1DB6065A" w14:textId="77777777" w:rsidR="00735616" w:rsidRPr="00A20E84" w:rsidRDefault="00375D1E" w:rsidP="00375D1E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br/>
      </w:r>
    </w:p>
    <w:p w14:paraId="6B1E7600" w14:textId="77777777" w:rsidR="00236296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zobowiązuje się wykonać zadanie publiczne w zakresie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i na warunkach określonych w niniejszej umowie oraz Regulaminie. </w:t>
      </w:r>
    </w:p>
    <w:p w14:paraId="0AA1BD8A" w14:textId="77777777" w:rsidR="00236296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 xml:space="preserve">Wnioskodawca może rozpocząć działania związane z dysponowaniem środkami </w:t>
      </w:r>
      <w:r w:rsidR="00173AC4" w:rsidRPr="00A20E84">
        <w:rPr>
          <w:rFonts w:ascii="Calibri" w:hAnsi="Calibri" w:cs="Calibri"/>
          <w:b/>
          <w:sz w:val="24"/>
          <w:szCs w:val="24"/>
        </w:rPr>
        <w:br/>
      </w:r>
      <w:r w:rsidRPr="00A20E84">
        <w:rPr>
          <w:rFonts w:ascii="Calibri" w:hAnsi="Calibri" w:cs="Calibri"/>
          <w:b/>
          <w:sz w:val="24"/>
          <w:szCs w:val="24"/>
        </w:rPr>
        <w:t xml:space="preserve">na wsparcie realizacji lokalnego przedsięwzięcia po zaakceptowaniu przez Operatora wniosku i/lub jego aktualizacji oraz podpisaniu niniejszej umowy. </w:t>
      </w:r>
    </w:p>
    <w:p w14:paraId="79F0FB05" w14:textId="77777777" w:rsidR="00735616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Osobą do kontaktów roboczych ze strony Wnioskodawcy jest </w:t>
      </w:r>
      <w:r w:rsidR="00735616" w:rsidRPr="00A20E84">
        <w:rPr>
          <w:rFonts w:ascii="Calibri" w:hAnsi="Calibri" w:cs="Calibri"/>
          <w:sz w:val="24"/>
          <w:szCs w:val="24"/>
        </w:rPr>
        <w:t>……………</w:t>
      </w:r>
      <w:r w:rsidRPr="00A20E84">
        <w:rPr>
          <w:rFonts w:ascii="Calibri" w:hAnsi="Calibri" w:cs="Calibri"/>
          <w:sz w:val="24"/>
          <w:szCs w:val="24"/>
        </w:rPr>
        <w:t xml:space="preserve">………..………, tel. …………………, e-mail: ………………. </w:t>
      </w:r>
      <w:r w:rsidR="00735616" w:rsidRPr="00A20E84">
        <w:rPr>
          <w:rFonts w:ascii="Calibri" w:hAnsi="Calibri" w:cs="Calibri"/>
          <w:sz w:val="24"/>
          <w:szCs w:val="24"/>
        </w:rPr>
        <w:t>.</w:t>
      </w:r>
    </w:p>
    <w:p w14:paraId="2CDAEF3F" w14:textId="77777777" w:rsidR="00236296" w:rsidRPr="00A20E84" w:rsidRDefault="004A679D" w:rsidP="00A20E84">
      <w:pPr>
        <w:pStyle w:val="Akapitzlist"/>
        <w:numPr>
          <w:ilvl w:val="0"/>
          <w:numId w:val="4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Osobą do kontaktów roboczych ze strony Operatora jest </w:t>
      </w:r>
      <w:r w:rsidR="00735616" w:rsidRPr="00A20E84">
        <w:rPr>
          <w:rFonts w:ascii="Calibri" w:hAnsi="Calibri" w:cs="Calibri"/>
          <w:sz w:val="24"/>
          <w:szCs w:val="24"/>
        </w:rPr>
        <w:t>Waldemar Weihs</w:t>
      </w:r>
      <w:r w:rsidRPr="00A20E84">
        <w:rPr>
          <w:rFonts w:ascii="Calibri" w:hAnsi="Calibri" w:cs="Calibri"/>
          <w:sz w:val="24"/>
          <w:szCs w:val="24"/>
        </w:rPr>
        <w:t xml:space="preserve">,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tel. </w:t>
      </w:r>
      <w:r w:rsidR="00735616" w:rsidRPr="00A20E84">
        <w:rPr>
          <w:rFonts w:ascii="Calibri" w:hAnsi="Calibri" w:cs="Calibri"/>
          <w:sz w:val="24"/>
          <w:szCs w:val="24"/>
        </w:rPr>
        <w:t>509 673 693</w:t>
      </w:r>
      <w:r w:rsidRPr="00A20E84">
        <w:rPr>
          <w:rFonts w:ascii="Calibri" w:hAnsi="Calibri" w:cs="Calibri"/>
          <w:sz w:val="24"/>
          <w:szCs w:val="24"/>
        </w:rPr>
        <w:t xml:space="preserve">, e-mail: </w:t>
      </w:r>
      <w:r w:rsidR="00735616" w:rsidRPr="00A20E84">
        <w:rPr>
          <w:rFonts w:ascii="Calibri" w:hAnsi="Calibri" w:cs="Calibri"/>
          <w:sz w:val="24"/>
          <w:szCs w:val="24"/>
        </w:rPr>
        <w:t>dotacje@merkury.org.pl.</w:t>
      </w:r>
    </w:p>
    <w:p w14:paraId="66190440" w14:textId="77777777" w:rsidR="00735616" w:rsidRPr="00A20E84" w:rsidRDefault="00735616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68C4E636" w14:textId="77777777" w:rsidR="00236296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35616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2 Sposób wykonania zadania publicznego</w:t>
      </w:r>
    </w:p>
    <w:p w14:paraId="64C09316" w14:textId="77777777" w:rsidR="00236296" w:rsidRPr="00A20E84" w:rsidRDefault="004A679D" w:rsidP="00A20E84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Termin realizacji zadania publicznego ustala się na okres </w:t>
      </w:r>
      <w:r w:rsidR="00735616" w:rsidRPr="00A20E84">
        <w:rPr>
          <w:rFonts w:ascii="Calibri" w:hAnsi="Calibri" w:cs="Calibri"/>
          <w:sz w:val="24"/>
          <w:szCs w:val="24"/>
        </w:rPr>
        <w:t>od dnia</w:t>
      </w:r>
      <w:r w:rsidR="00091ADD" w:rsidRPr="00A20E84">
        <w:rPr>
          <w:rFonts w:ascii="Calibri" w:hAnsi="Calibri" w:cs="Calibri"/>
          <w:sz w:val="24"/>
          <w:szCs w:val="24"/>
        </w:rPr>
        <w:t xml:space="preserve"> </w:t>
      </w:r>
      <w:r w:rsidR="00735616" w:rsidRPr="00A20E84">
        <w:rPr>
          <w:rFonts w:ascii="Calibri" w:hAnsi="Calibri" w:cs="Calibri"/>
          <w:sz w:val="24"/>
          <w:szCs w:val="24"/>
        </w:rPr>
        <w:t xml:space="preserve">……………………… </w:t>
      </w:r>
      <w:r w:rsidR="00091ADD" w:rsidRPr="00A20E84">
        <w:rPr>
          <w:rFonts w:ascii="Calibri" w:hAnsi="Calibri" w:cs="Calibri"/>
          <w:sz w:val="24"/>
          <w:szCs w:val="24"/>
        </w:rPr>
        <w:br/>
      </w:r>
      <w:r w:rsidR="00735616" w:rsidRPr="00A20E84">
        <w:rPr>
          <w:rFonts w:ascii="Calibri" w:hAnsi="Calibri" w:cs="Calibri"/>
          <w:sz w:val="24"/>
          <w:szCs w:val="24"/>
        </w:rPr>
        <w:t>do dnia ………………….,</w:t>
      </w:r>
      <w:r w:rsidR="00073707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zgodnie z wnioskiem o dofinansowanie lub korektą harmonogramu. </w:t>
      </w:r>
    </w:p>
    <w:p w14:paraId="4AD79B4B" w14:textId="77777777" w:rsidR="00236296" w:rsidRPr="00A20E84" w:rsidRDefault="004A679D" w:rsidP="00A20E84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zobowiązuje się zrealizować projekt zgodnie z wnioskiem </w:t>
      </w:r>
      <w:r w:rsidR="00735616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 dofinansowanie z uwzględnieniem aktualizacji. </w:t>
      </w:r>
    </w:p>
    <w:p w14:paraId="4C6D6017" w14:textId="77777777" w:rsidR="00236296" w:rsidRPr="00A20E84" w:rsidRDefault="004A679D" w:rsidP="00A20E84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będący stroną niniejszej Umowy jest zobowiązany do: </w:t>
      </w:r>
    </w:p>
    <w:p w14:paraId="1B0C3603" w14:textId="77777777" w:rsidR="00236296" w:rsidRPr="00A20E84" w:rsidRDefault="004A679D" w:rsidP="00A20E84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pozostawania w bieżącym kontakcie z przedstawicielem Operatora</w:t>
      </w:r>
      <w:r w:rsidR="00735616" w:rsidRPr="00A20E84">
        <w:rPr>
          <w:rFonts w:ascii="Calibri" w:hAnsi="Calibri" w:cs="Calibri"/>
          <w:sz w:val="24"/>
          <w:szCs w:val="24"/>
        </w:rPr>
        <w:t>,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3E80DAE5" w14:textId="77777777" w:rsidR="00236296" w:rsidRPr="00A20E84" w:rsidRDefault="004A679D" w:rsidP="00A20E84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korzystania ze środków finansowych na wsparcie realizacji lokalnego przedsięwzięcia w sposób gwarantujący osiągnięcie założonych celów i zadań będących przedmiotem wniosku z uwzględnieniem jego aktualizacji w zakresie zaakceptowanym przez Operatora</w:t>
      </w:r>
      <w:r w:rsidR="00735616" w:rsidRPr="00A20E84">
        <w:rPr>
          <w:rFonts w:ascii="Calibri" w:hAnsi="Calibri" w:cs="Calibri"/>
          <w:sz w:val="24"/>
          <w:szCs w:val="24"/>
        </w:rPr>
        <w:t>,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705A59CE" w14:textId="77777777" w:rsidR="00236296" w:rsidRPr="00A20E84" w:rsidRDefault="004A679D" w:rsidP="00A20E84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poddania się kontroli w zakresie prawidłowości korzystania ze środków finansowych na wsparcie realizacji lokalnego przedsięwzięcia ze strony Operatora oraz Narodowego Instytutu Wolności</w:t>
      </w:r>
      <w:r w:rsidR="00735616" w:rsidRPr="00A20E84">
        <w:rPr>
          <w:rFonts w:ascii="Calibri" w:hAnsi="Calibri" w:cs="Calibri"/>
          <w:sz w:val="24"/>
          <w:szCs w:val="24"/>
        </w:rPr>
        <w:t xml:space="preserve"> – Centrum Rozwoju Społeczeństwa Obywatelskiego,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55343323" w14:textId="77777777" w:rsidR="00236296" w:rsidRPr="00A20E84" w:rsidRDefault="004A679D" w:rsidP="00A20E84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złożenia w wyznaczonym terminie sprawozdania z realizowanego projektu</w:t>
      </w:r>
      <w:r w:rsidR="00735616" w:rsidRPr="00A20E84">
        <w:rPr>
          <w:rFonts w:ascii="Calibri" w:hAnsi="Calibri" w:cs="Calibri"/>
          <w:sz w:val="24"/>
          <w:szCs w:val="24"/>
        </w:rPr>
        <w:t>,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4E9AB6EE" w14:textId="77777777" w:rsidR="00236296" w:rsidRPr="00A20E84" w:rsidRDefault="004A679D" w:rsidP="00A20E84">
      <w:pPr>
        <w:pStyle w:val="Akapitzlist"/>
        <w:numPr>
          <w:ilvl w:val="1"/>
          <w:numId w:val="6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zwrotu udzielonych środków finansowych na wsparcie realizacji lokalnego przedsięwzięcia w przypadku ich wykorzystania niezgodnie z zapisami Umowy.</w:t>
      </w:r>
    </w:p>
    <w:p w14:paraId="2068B3E9" w14:textId="77777777" w:rsidR="00236296" w:rsidRPr="00A20E84" w:rsidRDefault="004A679D" w:rsidP="00A20E84">
      <w:pPr>
        <w:pStyle w:val="Akapitzlist"/>
        <w:numPr>
          <w:ilvl w:val="0"/>
          <w:numId w:val="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zobowiązuje się realizować projekt w zakresie zaakceptowanym przez Operatora, z najwyższym stopniem staranności, w sposób zapewniający uzyskanie jak najlepszych wyników i z dbałością wymaganą przez najlepszą praktykę w danej dziedzinie oraz zgodnie z niniejszą Umową i Regulaminem. </w:t>
      </w:r>
    </w:p>
    <w:p w14:paraId="6BCAB740" w14:textId="77777777" w:rsidR="00735616" w:rsidRPr="00A20E84" w:rsidRDefault="00735616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AE508A3" w14:textId="77777777" w:rsidR="00236296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35616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3 Finansowanie projektu</w:t>
      </w:r>
    </w:p>
    <w:p w14:paraId="1F892EC2" w14:textId="77777777" w:rsidR="00375D1E" w:rsidRDefault="004A679D" w:rsidP="00A20E84">
      <w:pPr>
        <w:pStyle w:val="Akapitzlist"/>
        <w:numPr>
          <w:ilvl w:val="0"/>
          <w:numId w:val="2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Operator zobowiązuje się do prze</w:t>
      </w:r>
      <w:r w:rsidR="00F117DD" w:rsidRPr="00A20E84">
        <w:rPr>
          <w:rFonts w:ascii="Calibri" w:hAnsi="Calibri" w:cs="Calibri"/>
          <w:sz w:val="24"/>
          <w:szCs w:val="24"/>
        </w:rPr>
        <w:t xml:space="preserve">kazania </w:t>
      </w:r>
      <w:r w:rsidRPr="00A20E84">
        <w:rPr>
          <w:rFonts w:ascii="Calibri" w:hAnsi="Calibri" w:cs="Calibri"/>
          <w:sz w:val="24"/>
          <w:szCs w:val="24"/>
        </w:rPr>
        <w:t xml:space="preserve">na realizację projektu kwoty w wysokości </w:t>
      </w:r>
      <w:r w:rsidR="00735616" w:rsidRPr="00A20E84">
        <w:rPr>
          <w:rFonts w:ascii="Calibri" w:hAnsi="Calibri" w:cs="Calibri"/>
          <w:sz w:val="24"/>
          <w:szCs w:val="24"/>
        </w:rPr>
        <w:t>……….. zł</w:t>
      </w:r>
      <w:r w:rsidR="00073707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 (słownie: </w:t>
      </w:r>
      <w:r w:rsidR="00735616" w:rsidRPr="00A20E84">
        <w:rPr>
          <w:rFonts w:ascii="Calibri" w:hAnsi="Calibri" w:cs="Calibri"/>
          <w:sz w:val="24"/>
          <w:szCs w:val="24"/>
        </w:rPr>
        <w:t xml:space="preserve">………………. </w:t>
      </w:r>
      <w:r w:rsidR="0039193D" w:rsidRPr="00A20E84">
        <w:rPr>
          <w:rFonts w:ascii="Calibri" w:hAnsi="Calibri" w:cs="Calibri"/>
          <w:sz w:val="24"/>
          <w:szCs w:val="24"/>
        </w:rPr>
        <w:t xml:space="preserve">00/100 </w:t>
      </w:r>
      <w:r w:rsidR="00073707" w:rsidRPr="00A20E84">
        <w:rPr>
          <w:rFonts w:ascii="Calibri" w:hAnsi="Calibri" w:cs="Calibri"/>
          <w:sz w:val="24"/>
          <w:szCs w:val="24"/>
        </w:rPr>
        <w:t>złotych</w:t>
      </w:r>
      <w:r w:rsidRPr="00A20E84">
        <w:rPr>
          <w:rFonts w:ascii="Calibri" w:hAnsi="Calibri" w:cs="Calibri"/>
          <w:sz w:val="24"/>
          <w:szCs w:val="24"/>
        </w:rPr>
        <w:t>)</w:t>
      </w:r>
      <w:r w:rsidR="00F117DD" w:rsidRPr="00A20E84">
        <w:rPr>
          <w:rFonts w:ascii="Calibri" w:hAnsi="Calibri" w:cs="Calibri"/>
          <w:sz w:val="24"/>
          <w:szCs w:val="24"/>
        </w:rPr>
        <w:t>,</w:t>
      </w:r>
      <w:r w:rsidRPr="00A20E84">
        <w:rPr>
          <w:rFonts w:ascii="Calibri" w:hAnsi="Calibri" w:cs="Calibri"/>
          <w:sz w:val="24"/>
          <w:szCs w:val="24"/>
        </w:rPr>
        <w:t xml:space="preserve"> </w:t>
      </w:r>
      <w:r w:rsidR="00F117DD" w:rsidRPr="00A20E84">
        <w:rPr>
          <w:rFonts w:ascii="Calibri" w:hAnsi="Calibri" w:cs="Calibri"/>
          <w:sz w:val="24"/>
          <w:szCs w:val="24"/>
        </w:rPr>
        <w:t xml:space="preserve">na rachunek bankowy Wnioskodawcy o nr ………………………………………………………………  prowadzony w banku …………………….. w terminie 5 dni roboczych od podpisania niniejszej umowy. </w:t>
      </w:r>
    </w:p>
    <w:p w14:paraId="6CD37E46" w14:textId="77777777" w:rsidR="00F117DD" w:rsidRPr="00A20E84" w:rsidRDefault="00F117DD" w:rsidP="00375D1E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08A02D4F" w14:textId="77777777" w:rsidR="00F117DD" w:rsidRPr="00A20E84" w:rsidRDefault="00F117DD" w:rsidP="00A20E84">
      <w:pPr>
        <w:pStyle w:val="Akapitzlist"/>
        <w:numPr>
          <w:ilvl w:val="0"/>
          <w:numId w:val="2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oświadcza, że jest jedynym posiadaczem wskazanego w ust. 1 rachunku bankowego i zobowiązuje się do utrzymania tego rachunku do chwili zaakceptowania przez Operatora sprawozdania, o którym mowa w § </w:t>
      </w:r>
      <w:r w:rsidR="00CF2EDC" w:rsidRPr="00A20E84">
        <w:rPr>
          <w:rFonts w:ascii="Calibri" w:hAnsi="Calibri" w:cs="Calibri"/>
          <w:sz w:val="24"/>
          <w:szCs w:val="24"/>
        </w:rPr>
        <w:t>7</w:t>
      </w:r>
      <w:r w:rsidRPr="00A20E84">
        <w:rPr>
          <w:rFonts w:ascii="Calibri" w:hAnsi="Calibri" w:cs="Calibri"/>
          <w:sz w:val="24"/>
          <w:szCs w:val="24"/>
        </w:rPr>
        <w:t xml:space="preserve"> ust. 2.</w:t>
      </w:r>
    </w:p>
    <w:p w14:paraId="03F6D624" w14:textId="77777777" w:rsidR="00F117DD" w:rsidRPr="00A20E84" w:rsidRDefault="00F117D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2F81DD86" w14:textId="77777777" w:rsidR="00634059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39193D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4 Zmiany dotyczące realizacji Małej Inicjatywy</w:t>
      </w:r>
    </w:p>
    <w:p w14:paraId="241C2B3C" w14:textId="77777777" w:rsidR="00634059" w:rsidRPr="00A20E84" w:rsidRDefault="004A679D" w:rsidP="00A20E84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Zmiany we wniosku dotyczące projektu mogą być zgłaszane Operatorowi nie później niż na 10 dni przed dniem zakończenia realizacji projektu, o którym mowa w §</w:t>
      </w:r>
      <w:r w:rsidR="000850E0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2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ust. 1. Zmiany wymagają pisemnego aneksu do niniejszej umowy pod rygorem nieważności. </w:t>
      </w:r>
    </w:p>
    <w:p w14:paraId="67B35032" w14:textId="77777777" w:rsidR="00634059" w:rsidRPr="00A20E84" w:rsidRDefault="004A679D" w:rsidP="00A20E84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Dopuszczalne jest przesuwanie środków finansowych pomiędzy pozycjami kosztów do wysokości 10% wartości pozycji. W przypadku zakupu środków trwałych przesunięcie w wysokości do 10% do tej pozycji nie może przekroczyć kwoty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="00F117DD" w:rsidRPr="00A20E84">
        <w:rPr>
          <w:rFonts w:ascii="Calibri" w:hAnsi="Calibri" w:cs="Calibri"/>
          <w:sz w:val="24"/>
          <w:szCs w:val="24"/>
        </w:rPr>
        <w:t>8</w:t>
      </w:r>
      <w:r w:rsidR="000850E0" w:rsidRPr="00A20E84">
        <w:rPr>
          <w:rFonts w:ascii="Calibri" w:hAnsi="Calibri" w:cs="Calibri"/>
          <w:sz w:val="24"/>
          <w:szCs w:val="24"/>
        </w:rPr>
        <w:t>.</w:t>
      </w:r>
      <w:r w:rsidRPr="00A20E84">
        <w:rPr>
          <w:rFonts w:ascii="Calibri" w:hAnsi="Calibri" w:cs="Calibri"/>
          <w:sz w:val="24"/>
          <w:szCs w:val="24"/>
        </w:rPr>
        <w:t xml:space="preserve">000,00 zł. </w:t>
      </w:r>
    </w:p>
    <w:p w14:paraId="65187F3B" w14:textId="77777777" w:rsidR="00634059" w:rsidRPr="00A20E84" w:rsidRDefault="004A679D" w:rsidP="00A20E84">
      <w:pPr>
        <w:pStyle w:val="Akapitzlist"/>
        <w:numPr>
          <w:ilvl w:val="2"/>
          <w:numId w:val="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Wszelkie inne zmiany w budżecie projektu wymagają akceptacji Operatora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oraz </w:t>
      </w:r>
      <w:r w:rsidR="000850E0" w:rsidRPr="00A20E84">
        <w:rPr>
          <w:rFonts w:ascii="Calibri" w:hAnsi="Calibri" w:cs="Calibri"/>
          <w:sz w:val="24"/>
          <w:szCs w:val="24"/>
        </w:rPr>
        <w:t xml:space="preserve">zawarcia </w:t>
      </w:r>
      <w:r w:rsidRPr="00A20E84">
        <w:rPr>
          <w:rFonts w:ascii="Calibri" w:hAnsi="Calibri" w:cs="Calibri"/>
          <w:sz w:val="24"/>
          <w:szCs w:val="24"/>
        </w:rPr>
        <w:t xml:space="preserve">aneksu do niniejszej umowy. W przypadku uchybienia terminowi,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 którym mowa w § 2 ust. 1, Operator pozostawia zgłoszenie bez rozpatrzenia. </w:t>
      </w:r>
    </w:p>
    <w:p w14:paraId="77D5D7F1" w14:textId="77777777" w:rsidR="0019540C" w:rsidRPr="00A20E84" w:rsidRDefault="0019540C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61CA2CC3" w14:textId="77777777" w:rsidR="0019540C" w:rsidRPr="00A20E84" w:rsidRDefault="0019540C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 5 Dokumentacja finansowo-księgowa i ewidencja księgowa</w:t>
      </w:r>
    </w:p>
    <w:p w14:paraId="24242A8E" w14:textId="77777777" w:rsidR="0019540C" w:rsidRPr="00A20E84" w:rsidRDefault="0019540C" w:rsidP="00A20E84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jest zobowiązany do prowadzenia wyodrębnionej dokumentacji finansowo-księgowej i ewidencji księgowej zadania publicznego, zgodnie z zasadami wynikającymi z ustawy z dnia 29 września 1994 r. o rachunkowości (Dz. U. z 2013 r. poz. 330), w sposób umożliwiający identyfikację poszczególnych operacji księgowych. </w:t>
      </w:r>
    </w:p>
    <w:p w14:paraId="1A814AC7" w14:textId="77777777" w:rsidR="0019540C" w:rsidRPr="00A20E84" w:rsidRDefault="0019540C" w:rsidP="00A20E84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zobowiązany jest do przechowywania dokumentacji związanej </w:t>
      </w:r>
      <w:r w:rsidRPr="00A20E84">
        <w:rPr>
          <w:rFonts w:ascii="Calibri" w:hAnsi="Calibri" w:cs="Calibri"/>
          <w:sz w:val="24"/>
          <w:szCs w:val="24"/>
        </w:rPr>
        <w:br/>
        <w:t xml:space="preserve">z realizacją zadania publicznego przez 5 lat, licząc od dnia podpisania niniejszej umowy. </w:t>
      </w:r>
    </w:p>
    <w:p w14:paraId="6D1E68D1" w14:textId="77777777" w:rsidR="0019540C" w:rsidRPr="00A20E84" w:rsidRDefault="0019540C" w:rsidP="00A20E84">
      <w:pPr>
        <w:pStyle w:val="Akapitzlist"/>
        <w:numPr>
          <w:ilvl w:val="0"/>
          <w:numId w:val="2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Wnioskodawca zobowiązany jest do sporządzenia na odwrocie każdego dokumentu finansowego trwałego opisu zgodnie z dostarczonym przez Operatora wzorem.</w:t>
      </w:r>
    </w:p>
    <w:p w14:paraId="42A8006E" w14:textId="77777777" w:rsidR="0019540C" w:rsidRPr="00A20E84" w:rsidRDefault="0019540C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42254205" w14:textId="77777777" w:rsidR="00634059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0850E0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b/>
          <w:sz w:val="24"/>
          <w:szCs w:val="24"/>
        </w:rPr>
        <w:t>6</w:t>
      </w:r>
      <w:r w:rsidRPr="00A20E84">
        <w:rPr>
          <w:rFonts w:ascii="Calibri" w:hAnsi="Calibri" w:cs="Calibri"/>
          <w:b/>
          <w:sz w:val="24"/>
          <w:szCs w:val="24"/>
        </w:rPr>
        <w:t xml:space="preserve"> Obowiązki kontrolne</w:t>
      </w:r>
    </w:p>
    <w:p w14:paraId="2A628D4A" w14:textId="77777777" w:rsidR="00634059" w:rsidRPr="00A20E84" w:rsidRDefault="004A679D" w:rsidP="00A20E84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Operator uprawniony jest do kontroli i monitorowania Wnioskodawcy w zakresie prawidłowości wydatkowania środków na wsparcie realizacji lokalnego przedsięwzięcia oraz realizacji zadania publicznego, a Wnioskodawca zobowiązany jest niezwłocznie powiadomić Operatora o wszelkich okolicznościach mogących </w:t>
      </w:r>
      <w:r w:rsidR="0049756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zakłócić lub opóźnić prawidłową realizację i wydatkowanie środków na wsparcie realizacji lokalnego przedsięwzięcia. </w:t>
      </w:r>
    </w:p>
    <w:p w14:paraId="21D310B3" w14:textId="77777777" w:rsidR="00634059" w:rsidRDefault="004A679D" w:rsidP="00A20E84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Operator sprawuje kontrolę prawidłowości wykonywania zadania publicznego przez Wnioskodawcę, w tym wydatkowania przekazanych środków na wsparcie realizacji lokalnego przedsięwzięcia. Kontrola może być przeprowadzona w toku realizacji zadania publicznego oraz po jego zakończeniu. </w:t>
      </w:r>
    </w:p>
    <w:p w14:paraId="39345B13" w14:textId="77777777" w:rsidR="00375D1E" w:rsidRDefault="00375D1E" w:rsidP="00375D1E">
      <w:pPr>
        <w:pStyle w:val="Akapitzlist"/>
        <w:spacing w:before="0" w:after="0"/>
        <w:ind w:left="1800"/>
        <w:jc w:val="both"/>
        <w:rPr>
          <w:rFonts w:ascii="Calibri" w:hAnsi="Calibri" w:cs="Calibri"/>
          <w:sz w:val="24"/>
          <w:szCs w:val="24"/>
        </w:rPr>
      </w:pPr>
    </w:p>
    <w:p w14:paraId="2896BCA6" w14:textId="77777777" w:rsidR="00375D1E" w:rsidRPr="00A20E84" w:rsidRDefault="00375D1E" w:rsidP="00375D1E">
      <w:pPr>
        <w:pStyle w:val="Akapitzlist"/>
        <w:spacing w:before="0" w:after="0"/>
        <w:ind w:left="1800"/>
        <w:jc w:val="both"/>
        <w:rPr>
          <w:rFonts w:ascii="Calibri" w:hAnsi="Calibri" w:cs="Calibri"/>
          <w:sz w:val="24"/>
          <w:szCs w:val="24"/>
        </w:rPr>
      </w:pPr>
    </w:p>
    <w:p w14:paraId="39CFF07D" w14:textId="77777777" w:rsidR="00634059" w:rsidRPr="00A20E84" w:rsidRDefault="004A679D" w:rsidP="00A20E84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Prawo kontroli przysługuje osobom upoważnionym przez Operatora w miejscu realizacji zadania publicznego. </w:t>
      </w:r>
    </w:p>
    <w:p w14:paraId="7949D07C" w14:textId="77777777" w:rsidR="00634059" w:rsidRPr="00A20E84" w:rsidRDefault="004A679D" w:rsidP="00A20E84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O wynikach kontroli, o której mowa w §</w:t>
      </w:r>
      <w:r w:rsidR="000850E0" w:rsidRPr="00A20E84">
        <w:rPr>
          <w:rFonts w:ascii="Calibri" w:hAnsi="Calibri" w:cs="Calibri"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sz w:val="24"/>
          <w:szCs w:val="24"/>
        </w:rPr>
        <w:t>6</w:t>
      </w:r>
      <w:r w:rsidRPr="00A20E84">
        <w:rPr>
          <w:rFonts w:ascii="Calibri" w:hAnsi="Calibri" w:cs="Calibri"/>
          <w:sz w:val="24"/>
          <w:szCs w:val="24"/>
        </w:rPr>
        <w:t xml:space="preserve"> ust. 1, Operator poinformuje Wnioskodawcę, a w przypadku stwierdzenia nieprawidłowości przekaże mu wnioski i zalecenia mające na celu ich usunięcie. </w:t>
      </w:r>
    </w:p>
    <w:p w14:paraId="1FD02686" w14:textId="77777777" w:rsidR="00634059" w:rsidRPr="00A20E84" w:rsidRDefault="004A679D" w:rsidP="00A20E84">
      <w:pPr>
        <w:pStyle w:val="Akapitzlist"/>
        <w:numPr>
          <w:ilvl w:val="2"/>
          <w:numId w:val="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Wnioskodawca jest zobowiązany, w terminie nie dłuższym niż 7 dni od dnia otrzymania wniosków i zaleceń, o których mowa w §</w:t>
      </w:r>
      <w:r w:rsidR="000850E0" w:rsidRPr="00A20E84">
        <w:rPr>
          <w:rFonts w:ascii="Calibri" w:hAnsi="Calibri" w:cs="Calibri"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sz w:val="24"/>
          <w:szCs w:val="24"/>
        </w:rPr>
        <w:t>6</w:t>
      </w:r>
      <w:r w:rsidRPr="00A20E84">
        <w:rPr>
          <w:rFonts w:ascii="Calibri" w:hAnsi="Calibri" w:cs="Calibri"/>
          <w:sz w:val="24"/>
          <w:szCs w:val="24"/>
        </w:rPr>
        <w:t xml:space="preserve"> ust. 4, do ich wykonania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i powiadomienia o tym Operatora w formie pisemnej.</w:t>
      </w:r>
    </w:p>
    <w:p w14:paraId="0F62B7BA" w14:textId="77777777" w:rsidR="006E4FD8" w:rsidRPr="00A20E84" w:rsidRDefault="004A679D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592F1444" w14:textId="77777777" w:rsidR="00AA484D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0850E0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b/>
          <w:sz w:val="24"/>
          <w:szCs w:val="24"/>
        </w:rPr>
        <w:t>7</w:t>
      </w:r>
      <w:r w:rsidRPr="00A20E84">
        <w:rPr>
          <w:rFonts w:ascii="Calibri" w:hAnsi="Calibri" w:cs="Calibri"/>
          <w:b/>
          <w:sz w:val="24"/>
          <w:szCs w:val="24"/>
        </w:rPr>
        <w:t xml:space="preserve"> Obowiązki sprawozdawcze Wnioskodawcy</w:t>
      </w:r>
    </w:p>
    <w:p w14:paraId="7E29494B" w14:textId="77777777" w:rsidR="00F4223A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Operator ma prawo żądać, aby Wnioskodawca, w wyznaczonym terminie przedstawił dodatkowe informacje i wyjaśnienia dotyczące projektu w trakcie jego realizacji. </w:t>
      </w:r>
    </w:p>
    <w:p w14:paraId="10EDC539" w14:textId="77777777" w:rsidR="00F4223A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 xml:space="preserve">Wnioskodawca ma obowiązek złożenia sprawozdania merytorycznego </w:t>
      </w:r>
      <w:r w:rsidR="000850E0" w:rsidRPr="00A20E84">
        <w:rPr>
          <w:rFonts w:ascii="Calibri" w:hAnsi="Calibri" w:cs="Calibri"/>
          <w:b/>
          <w:sz w:val="24"/>
          <w:szCs w:val="24"/>
        </w:rPr>
        <w:br/>
      </w:r>
      <w:r w:rsidRPr="00A20E84">
        <w:rPr>
          <w:rFonts w:ascii="Calibri" w:hAnsi="Calibri" w:cs="Calibri"/>
          <w:b/>
          <w:sz w:val="24"/>
          <w:szCs w:val="24"/>
        </w:rPr>
        <w:t xml:space="preserve">z wykonywania zadania publicznego według wzoru stanowiącego załącznik do Regulaminu razem z dokumentacją merytoryczną z projektu (oryginały list obecności, zdjęcia, itp.). </w:t>
      </w:r>
    </w:p>
    <w:p w14:paraId="0CB3E2AB" w14:textId="77777777" w:rsidR="000850E0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Sprawozdanie merytoryczne z wykonania zadania publicznego sporządzone przez Wnioskodawcę według wzoru, o którym mowa w §</w:t>
      </w:r>
      <w:r w:rsidR="000850E0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b/>
          <w:sz w:val="24"/>
          <w:szCs w:val="24"/>
        </w:rPr>
        <w:t>7</w:t>
      </w:r>
      <w:r w:rsidRPr="00A20E84">
        <w:rPr>
          <w:rFonts w:ascii="Calibri" w:hAnsi="Calibri" w:cs="Calibri"/>
          <w:b/>
          <w:sz w:val="24"/>
          <w:szCs w:val="24"/>
        </w:rPr>
        <w:t xml:space="preserve"> ust. 2 Wnioskodawca dostarcza Operatorowi w terminie 10 dni od dnia zakończenia realizacji zadania publicznego. </w:t>
      </w:r>
    </w:p>
    <w:p w14:paraId="6C0B6E1E" w14:textId="77777777" w:rsidR="00F4223A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 xml:space="preserve">Przed złożeniem sprawozdania Operator Wnioskodawca zobowiązany jest </w:t>
      </w:r>
      <w:r w:rsidR="000850E0" w:rsidRPr="00A20E84">
        <w:rPr>
          <w:rFonts w:ascii="Calibri" w:hAnsi="Calibri" w:cs="Calibri"/>
          <w:b/>
          <w:sz w:val="24"/>
          <w:szCs w:val="24"/>
        </w:rPr>
        <w:br/>
      </w:r>
      <w:r w:rsidRPr="00A20E84">
        <w:rPr>
          <w:rFonts w:ascii="Calibri" w:hAnsi="Calibri" w:cs="Calibri"/>
          <w:b/>
          <w:sz w:val="24"/>
          <w:szCs w:val="24"/>
        </w:rPr>
        <w:t xml:space="preserve">do skonsultowania roboczej wersji sprawozdania z przedstawicielem Operatora. </w:t>
      </w:r>
    </w:p>
    <w:p w14:paraId="0D8C775A" w14:textId="77777777" w:rsidR="000850E0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przypadku niezłożenia sprawozdania wraz z dokumentacją merytoryczną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o których mowa w §</w:t>
      </w:r>
      <w:r w:rsidR="000850E0" w:rsidRPr="00A20E84">
        <w:rPr>
          <w:rFonts w:ascii="Calibri" w:hAnsi="Calibri" w:cs="Calibri"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sz w:val="24"/>
          <w:szCs w:val="24"/>
        </w:rPr>
        <w:t>7</w:t>
      </w:r>
      <w:r w:rsidRPr="00A20E84">
        <w:rPr>
          <w:rFonts w:ascii="Calibri" w:hAnsi="Calibri" w:cs="Calibri"/>
          <w:sz w:val="24"/>
          <w:szCs w:val="24"/>
        </w:rPr>
        <w:t xml:space="preserve"> ust. 2, w terminie Operator wzywa pisemnie/mailowo Wnioskodawcę do ich złożenia, w terminie </w:t>
      </w:r>
      <w:r w:rsidR="000850E0" w:rsidRPr="00A20E84">
        <w:rPr>
          <w:rFonts w:ascii="Calibri" w:hAnsi="Calibri" w:cs="Calibri"/>
          <w:sz w:val="24"/>
          <w:szCs w:val="24"/>
        </w:rPr>
        <w:t>5</w:t>
      </w:r>
      <w:r w:rsidRPr="00A20E84">
        <w:rPr>
          <w:rFonts w:ascii="Calibri" w:hAnsi="Calibri" w:cs="Calibri"/>
          <w:sz w:val="24"/>
          <w:szCs w:val="24"/>
        </w:rPr>
        <w:t xml:space="preserve"> dni od dnia otrzymania wezwania,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a w wypadku składania przez Operatora sprawozdania do Narodowego Instytutu Wolności - Centrum Rozwoju Społeczeństwa Obywatelskiego w krótszym terminie. </w:t>
      </w:r>
    </w:p>
    <w:p w14:paraId="60CB7450" w14:textId="77777777" w:rsidR="00F4223A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przypadku stwierdzenia nieprawidłowości w sprawozdaniu, Operator wzywa mailowo Wnioskodawcę do ich usunięcia w terminie </w:t>
      </w:r>
      <w:r w:rsidR="000850E0" w:rsidRPr="00A20E84">
        <w:rPr>
          <w:rFonts w:ascii="Calibri" w:hAnsi="Calibri" w:cs="Calibri"/>
          <w:sz w:val="24"/>
          <w:szCs w:val="24"/>
        </w:rPr>
        <w:t>5</w:t>
      </w:r>
      <w:r w:rsidRPr="00A20E84">
        <w:rPr>
          <w:rFonts w:ascii="Calibri" w:hAnsi="Calibri" w:cs="Calibri"/>
          <w:sz w:val="24"/>
          <w:szCs w:val="24"/>
        </w:rPr>
        <w:t xml:space="preserve"> dni od dnia otrzymania wezwania. </w:t>
      </w:r>
    </w:p>
    <w:p w14:paraId="7839F8E0" w14:textId="77777777" w:rsidR="00497560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przypadku nieusunięcia przez Wnioskodawcę nieprawidłowości wykazanych </w:t>
      </w:r>
      <w:r w:rsidR="000850E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sprawozdaniu przez Operatora w terminie </w:t>
      </w:r>
      <w:r w:rsidR="000850E0" w:rsidRPr="00A20E84">
        <w:rPr>
          <w:rFonts w:ascii="Calibri" w:hAnsi="Calibri" w:cs="Calibri"/>
          <w:sz w:val="24"/>
          <w:szCs w:val="24"/>
        </w:rPr>
        <w:t>5</w:t>
      </w:r>
      <w:r w:rsidRPr="00A20E84">
        <w:rPr>
          <w:rFonts w:ascii="Calibri" w:hAnsi="Calibri" w:cs="Calibri"/>
          <w:sz w:val="24"/>
          <w:szCs w:val="24"/>
        </w:rPr>
        <w:t xml:space="preserve"> dni, Operator wezwie do ich usunięcia Wnioskodawcę listownie (listem poleconym). </w:t>
      </w:r>
    </w:p>
    <w:p w14:paraId="630DA514" w14:textId="77777777" w:rsidR="00B23F0D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Dostarczenie sprawozdania przez Wnioskodawcę jest równoznaczne z udzieleniem Operatorowi prawa do rozpowszechniania jego treści w sprawozdaniach do Narodowego Instytutu Wolności – Centrum Rozwoju Społeczeństwa Obywatelskiego, materiałach informacyjnych i promocyjnych na stronach www</w:t>
      </w:r>
      <w:r w:rsidR="000850E0" w:rsidRPr="00A20E84">
        <w:rPr>
          <w:rFonts w:ascii="Calibri" w:hAnsi="Calibri" w:cs="Calibri"/>
          <w:sz w:val="24"/>
          <w:szCs w:val="24"/>
        </w:rPr>
        <w:t xml:space="preserve">, profilu na </w:t>
      </w:r>
      <w:proofErr w:type="spellStart"/>
      <w:r w:rsidR="000850E0" w:rsidRPr="00A20E84">
        <w:rPr>
          <w:rFonts w:ascii="Calibri" w:hAnsi="Calibri" w:cs="Calibri"/>
          <w:sz w:val="24"/>
          <w:szCs w:val="24"/>
        </w:rPr>
        <w:t>facebooku</w:t>
      </w:r>
      <w:proofErr w:type="spellEnd"/>
      <w:r w:rsidRPr="00A20E84">
        <w:rPr>
          <w:rFonts w:ascii="Calibri" w:hAnsi="Calibri" w:cs="Calibri"/>
          <w:sz w:val="24"/>
          <w:szCs w:val="24"/>
        </w:rPr>
        <w:t xml:space="preserve"> Operatora oraz projektu www.</w:t>
      </w:r>
      <w:r w:rsidR="000850E0" w:rsidRPr="00A20E84">
        <w:rPr>
          <w:rFonts w:ascii="Calibri" w:hAnsi="Calibri" w:cs="Calibri"/>
          <w:sz w:val="24"/>
          <w:szCs w:val="24"/>
        </w:rPr>
        <w:t>granty.wrk.org.pl</w:t>
      </w:r>
      <w:r w:rsidRPr="00A20E84">
        <w:rPr>
          <w:rFonts w:ascii="Calibri" w:hAnsi="Calibri" w:cs="Calibri"/>
          <w:sz w:val="24"/>
          <w:szCs w:val="24"/>
        </w:rPr>
        <w:t xml:space="preserve"> i innych dokumentach urzędowych. </w:t>
      </w:r>
    </w:p>
    <w:p w14:paraId="1D82EC46" w14:textId="77777777" w:rsidR="003D1AFF" w:rsidRPr="00A20E84" w:rsidRDefault="004A679D" w:rsidP="00A20E84">
      <w:pPr>
        <w:pStyle w:val="Akapitzlist"/>
        <w:numPr>
          <w:ilvl w:val="2"/>
          <w:numId w:val="1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Kwestie nieuregulowane w niniejszym Regulaminie dotyczące doręczeń pism obowiązują przepisy rozdziału 8 Kodeksu Postępowania Administracyjnego. </w:t>
      </w:r>
    </w:p>
    <w:p w14:paraId="42AF0482" w14:textId="77777777" w:rsidR="006E4FD8" w:rsidRPr="00A20E84" w:rsidRDefault="006E4FD8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4F4CC937" w14:textId="77777777" w:rsidR="00A20E84" w:rsidRPr="00A20E84" w:rsidRDefault="00A20E84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8 Zwrot środków finansowych</w:t>
      </w:r>
    </w:p>
    <w:p w14:paraId="4FD02297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 xml:space="preserve">Kwotę </w:t>
      </w:r>
      <w:proofErr w:type="spellStart"/>
      <w:r w:rsidRPr="00A20E84">
        <w:rPr>
          <w:rFonts w:ascii="Calibri" w:hAnsi="Calibri" w:cs="Calibri"/>
          <w:b/>
          <w:sz w:val="24"/>
          <w:szCs w:val="24"/>
        </w:rPr>
        <w:t>mikrodotacji</w:t>
      </w:r>
      <w:proofErr w:type="spellEnd"/>
      <w:r w:rsidRPr="00A20E84">
        <w:rPr>
          <w:rFonts w:ascii="Calibri" w:hAnsi="Calibri" w:cs="Calibri"/>
          <w:b/>
          <w:sz w:val="24"/>
          <w:szCs w:val="24"/>
        </w:rPr>
        <w:t xml:space="preserve">, o której mowa w § 3 ust. 1, niewykorzystaną w terminie Wnioskodawca zobowiązany jest zwrócić w terminie 10 dni od dnia zakończenia realizacji zadania publicznego, o którym mowa w § 2 ust. 1. Niewykorzystana kwota </w:t>
      </w:r>
      <w:proofErr w:type="spellStart"/>
      <w:r w:rsidRPr="00A20E84">
        <w:rPr>
          <w:rFonts w:ascii="Calibri" w:hAnsi="Calibri" w:cs="Calibri"/>
          <w:b/>
          <w:sz w:val="24"/>
          <w:szCs w:val="24"/>
        </w:rPr>
        <w:t>mikrodotacji</w:t>
      </w:r>
      <w:proofErr w:type="spellEnd"/>
      <w:r w:rsidRPr="00A20E84">
        <w:rPr>
          <w:rFonts w:ascii="Calibri" w:hAnsi="Calibri" w:cs="Calibri"/>
          <w:b/>
          <w:sz w:val="24"/>
          <w:szCs w:val="24"/>
        </w:rPr>
        <w:t xml:space="preserve"> podlega zwrotowi na rachunek bankowy Operatora o numerze </w:t>
      </w:r>
      <w:r w:rsidRPr="00A20E84">
        <w:rPr>
          <w:rFonts w:ascii="Calibri" w:hAnsi="Calibri" w:cs="Calibri"/>
          <w:b/>
          <w:sz w:val="24"/>
          <w:szCs w:val="24"/>
        </w:rPr>
        <w:br/>
        <w:t xml:space="preserve">48 1050 1908 1000 0024 3381 7554, prowadzony przez ING Bank Śląski S.A. </w:t>
      </w:r>
    </w:p>
    <w:p w14:paraId="7ECBCC00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Od niewykorzystanej kwoty dotacji zwróconej po terminie, o którym mowa w §</w:t>
      </w:r>
      <w:r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8 </w:t>
      </w:r>
      <w:r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ust. 1, nalicza się odsetki w wysokości określonej jak dla zaległości podatkowych, począwszy od dnia następującego po dniu, w którym upłynął termin zwrotu, </w:t>
      </w:r>
      <w:r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które należy zwrócić na rachunek bankowy Operatora o numerze 48 1050 1908 1000 0024 3381 7554, prowadzony przez ING Bank Śląski </w:t>
      </w:r>
      <w:r>
        <w:rPr>
          <w:rFonts w:ascii="Calibri" w:hAnsi="Calibri" w:cs="Calibri"/>
          <w:sz w:val="24"/>
          <w:szCs w:val="24"/>
        </w:rPr>
        <w:t>S.A.</w:t>
      </w:r>
      <w:r w:rsidRPr="00A20E84">
        <w:rPr>
          <w:rFonts w:ascii="Calibri" w:hAnsi="Calibri" w:cs="Calibri"/>
          <w:sz w:val="24"/>
          <w:szCs w:val="24"/>
        </w:rPr>
        <w:t xml:space="preserve"> w terminie najpóźniej </w:t>
      </w:r>
      <w:r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do 31 grudnia 2024 r. </w:t>
      </w:r>
    </w:p>
    <w:p w14:paraId="6B5E1156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Niewykorzystane, uzyskane podczas realizacji projektu przychody i odsetki bankowe od przyznanej dotacji, podlegają zwrotowi na rachunek bankowy Operatora wskazany w ust. 2, na zasadach określonych w §</w:t>
      </w:r>
      <w:r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>8 ust. 1-</w:t>
      </w:r>
      <w:r>
        <w:rPr>
          <w:rFonts w:ascii="Calibri" w:hAnsi="Calibri" w:cs="Calibri"/>
          <w:sz w:val="24"/>
          <w:szCs w:val="24"/>
        </w:rPr>
        <w:t>2</w:t>
      </w:r>
      <w:r w:rsidRPr="00A20E84">
        <w:rPr>
          <w:rFonts w:ascii="Calibri" w:hAnsi="Calibri" w:cs="Calibri"/>
          <w:sz w:val="24"/>
          <w:szCs w:val="24"/>
        </w:rPr>
        <w:t xml:space="preserve">. </w:t>
      </w:r>
    </w:p>
    <w:p w14:paraId="12CBFB78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przypadku, gdy Wnioskodawca nie dokonał w wyznaczonym terminie zwrotu nieprawidłowo wykorzystanych środków finansowych oraz odsetek, Operator podejmie czynności zmierzające do odzyskania należnych środków </w:t>
      </w:r>
      <w:r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 wykorzystaniem dostępnych środków prawnych. </w:t>
      </w:r>
    </w:p>
    <w:p w14:paraId="367ADB5F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Koszty czynności zmierzających do odzyskania nieprawidłowo wykorzystanych środków finansowych na </w:t>
      </w:r>
      <w:proofErr w:type="spellStart"/>
      <w:r w:rsidRPr="00A20E84">
        <w:rPr>
          <w:rFonts w:ascii="Calibri" w:hAnsi="Calibri" w:cs="Calibri"/>
          <w:sz w:val="24"/>
          <w:szCs w:val="24"/>
        </w:rPr>
        <w:t>mikrodotację</w:t>
      </w:r>
      <w:proofErr w:type="spellEnd"/>
      <w:r w:rsidRPr="00A20E84">
        <w:rPr>
          <w:rFonts w:ascii="Calibri" w:hAnsi="Calibri" w:cs="Calibri"/>
          <w:sz w:val="24"/>
          <w:szCs w:val="24"/>
        </w:rPr>
        <w:t xml:space="preserve"> obciążają Wnioskodawcę. </w:t>
      </w:r>
    </w:p>
    <w:p w14:paraId="223EAEDE" w14:textId="77777777" w:rsidR="00A20E84" w:rsidRPr="00A20E84" w:rsidRDefault="00A20E84" w:rsidP="00A20E84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Kwota dotacji wykorzystana niezgodnie z przeznaczeniem, pobrana nienależnie </w:t>
      </w:r>
      <w:r w:rsidRPr="00A20E84">
        <w:rPr>
          <w:rFonts w:ascii="Calibri" w:hAnsi="Calibri" w:cs="Calibri"/>
          <w:sz w:val="24"/>
          <w:szCs w:val="24"/>
        </w:rPr>
        <w:br/>
        <w:t>lub w nadmiernej wysokości podlega zwrotowi wraz z odsetkami w wysokości określonej jak dla zaległości podatkowych w ciągu 5 dni od dnia stwierdzenia okoliczności, o których mowa w § 8 ust. 1 i 2, na rachunek bankowy wskazany przez Operatora.</w:t>
      </w:r>
    </w:p>
    <w:p w14:paraId="59C74EF1" w14:textId="77777777" w:rsidR="00A20E84" w:rsidRDefault="00A20E84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4E2C5AA7" w14:textId="77777777" w:rsidR="003D1AFF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CF1BB3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A20E84">
        <w:rPr>
          <w:rFonts w:ascii="Calibri" w:hAnsi="Calibri" w:cs="Calibri"/>
          <w:b/>
          <w:sz w:val="24"/>
          <w:szCs w:val="24"/>
        </w:rPr>
        <w:t>9</w:t>
      </w:r>
      <w:r w:rsidRPr="00A20E84">
        <w:rPr>
          <w:rFonts w:ascii="Calibri" w:hAnsi="Calibri" w:cs="Calibri"/>
          <w:b/>
          <w:sz w:val="24"/>
          <w:szCs w:val="24"/>
        </w:rPr>
        <w:t xml:space="preserve"> Rozwiązanie umowy za porozumieniem Stron</w:t>
      </w:r>
    </w:p>
    <w:p w14:paraId="169E901D" w14:textId="77777777" w:rsidR="003D1AFF" w:rsidRPr="00A20E84" w:rsidRDefault="004A679D" w:rsidP="00A20E84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Umowa może być rozwiązana na mocy porozumienia Stron w przypadku wystąpienia okoliczności, za które Strony nie ponoszą odpowiedzialności, a które uniemożliwiają wykonanie umowy. </w:t>
      </w:r>
    </w:p>
    <w:p w14:paraId="5C0B5B09" w14:textId="77777777" w:rsidR="003D1AFF" w:rsidRPr="00A20E84" w:rsidRDefault="004A679D" w:rsidP="00A20E84">
      <w:pPr>
        <w:pStyle w:val="Akapitzlist"/>
        <w:numPr>
          <w:ilvl w:val="2"/>
          <w:numId w:val="11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W przypadku rozwiązania umowy w trybie, określonym w §</w:t>
      </w:r>
      <w:r w:rsidR="00CF1BB3" w:rsidRPr="00A20E84">
        <w:rPr>
          <w:rFonts w:ascii="Calibri" w:hAnsi="Calibri" w:cs="Calibri"/>
          <w:sz w:val="24"/>
          <w:szCs w:val="24"/>
        </w:rPr>
        <w:t xml:space="preserve"> </w:t>
      </w:r>
      <w:r w:rsidR="00A20E84">
        <w:rPr>
          <w:rFonts w:ascii="Calibri" w:hAnsi="Calibri" w:cs="Calibri"/>
          <w:sz w:val="24"/>
          <w:szCs w:val="24"/>
        </w:rPr>
        <w:t>9</w:t>
      </w:r>
      <w:r w:rsidRPr="00A20E84">
        <w:rPr>
          <w:rFonts w:ascii="Calibri" w:hAnsi="Calibri" w:cs="Calibri"/>
          <w:sz w:val="24"/>
          <w:szCs w:val="24"/>
        </w:rPr>
        <w:t xml:space="preserve"> ust. 1, skutki finansowe i obowiązek zwrotu środków finansowych Strony określą w protokole. </w:t>
      </w:r>
    </w:p>
    <w:p w14:paraId="3AB05272" w14:textId="77777777" w:rsidR="00CF1BB3" w:rsidRPr="00A20E84" w:rsidRDefault="00CF1BB3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1957A1A7" w14:textId="77777777" w:rsidR="003D1AFF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CF1BB3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A20E84">
        <w:rPr>
          <w:rFonts w:ascii="Calibri" w:hAnsi="Calibri" w:cs="Calibri"/>
          <w:b/>
          <w:sz w:val="24"/>
          <w:szCs w:val="24"/>
        </w:rPr>
        <w:t>10</w:t>
      </w:r>
      <w:r w:rsidRPr="00A20E84">
        <w:rPr>
          <w:rFonts w:ascii="Calibri" w:hAnsi="Calibri" w:cs="Calibri"/>
          <w:b/>
          <w:sz w:val="24"/>
          <w:szCs w:val="24"/>
        </w:rPr>
        <w:t xml:space="preserve"> Odstąpienie od umowy przez Wnioskodawcę</w:t>
      </w:r>
    </w:p>
    <w:p w14:paraId="51E14D06" w14:textId="77777777" w:rsidR="003D1AFF" w:rsidRPr="00A20E84" w:rsidRDefault="004A679D" w:rsidP="00A20E84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może odstąpić od umowy, w przypadku wystąpienia okoliczności uniemożliwiających jej wykonanie z przyczyn niezależnych od Wnioskodawcy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terminie do 7 dni od jej zawarcia. </w:t>
      </w:r>
    </w:p>
    <w:p w14:paraId="4B54B25A" w14:textId="77777777" w:rsidR="003D1AFF" w:rsidRPr="00A20E84" w:rsidRDefault="004A679D" w:rsidP="00A20E84">
      <w:pPr>
        <w:pStyle w:val="Akapitzlist"/>
        <w:numPr>
          <w:ilvl w:val="2"/>
          <w:numId w:val="12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przypadku poniesienia przez Wnioskodawcę wydatku niezgodnego z umową, Operator ustanawia Wnioskodawcy karę umowną w wysokości poniesionego </w:t>
      </w:r>
      <w:r w:rsidR="00375D1E">
        <w:rPr>
          <w:rFonts w:ascii="Calibri" w:hAnsi="Calibri" w:cs="Calibri"/>
          <w:sz w:val="24"/>
          <w:szCs w:val="24"/>
        </w:rPr>
        <w:br/>
      </w:r>
      <w:r w:rsidR="00375D1E">
        <w:rPr>
          <w:rFonts w:ascii="Calibri" w:hAnsi="Calibri" w:cs="Calibri"/>
          <w:sz w:val="24"/>
          <w:szCs w:val="24"/>
        </w:rPr>
        <w:lastRenderedPageBreak/>
        <w:br/>
      </w:r>
      <w:r w:rsidRPr="00A20E84">
        <w:rPr>
          <w:rFonts w:ascii="Calibri" w:hAnsi="Calibri" w:cs="Calibri"/>
          <w:sz w:val="24"/>
          <w:szCs w:val="24"/>
        </w:rPr>
        <w:t xml:space="preserve">wydatku. Zapłata kary umownej nie wyłącza dochodzenia przez Operatora naprawienia powstałej szkody na zasadach ogólnych. </w:t>
      </w:r>
    </w:p>
    <w:p w14:paraId="0B4AF200" w14:textId="77777777" w:rsidR="00CF1BB3" w:rsidRPr="00A20E84" w:rsidRDefault="00CF1BB3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532B288" w14:textId="77777777" w:rsidR="003D1AFF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CF1BB3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1</w:t>
      </w:r>
      <w:r w:rsidRPr="00A20E84">
        <w:rPr>
          <w:rFonts w:ascii="Calibri" w:hAnsi="Calibri" w:cs="Calibri"/>
          <w:b/>
          <w:sz w:val="24"/>
          <w:szCs w:val="24"/>
        </w:rPr>
        <w:t xml:space="preserve"> Rozwiązanie umowy przez Operatora</w:t>
      </w:r>
    </w:p>
    <w:p w14:paraId="14F7DEA8" w14:textId="77777777" w:rsidR="003D1AFF" w:rsidRPr="00A20E84" w:rsidRDefault="004A679D" w:rsidP="00A20E84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Umowa może być rozwiązana przez Operatora ze skutkiem natychmiastowym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przypadku: </w:t>
      </w:r>
    </w:p>
    <w:p w14:paraId="04257EF1" w14:textId="77777777" w:rsidR="003D1AFF" w:rsidRPr="00A20E84" w:rsidRDefault="004A679D" w:rsidP="00A20E84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nieterminowego oraz nienależytego wykonywania umowy, w szczególności zmniejszenia zakresu rzeczowego realizowanego projektu</w:t>
      </w:r>
      <w:r w:rsidR="00CF1BB3" w:rsidRPr="00A20E84">
        <w:rPr>
          <w:rFonts w:ascii="Calibri" w:hAnsi="Calibri" w:cs="Calibri"/>
          <w:sz w:val="24"/>
          <w:szCs w:val="24"/>
        </w:rPr>
        <w:t>,</w:t>
      </w:r>
      <w:r w:rsidRPr="00A20E84">
        <w:rPr>
          <w:rFonts w:ascii="Calibri" w:hAnsi="Calibri" w:cs="Calibri"/>
          <w:sz w:val="24"/>
          <w:szCs w:val="24"/>
        </w:rPr>
        <w:t xml:space="preserve"> </w:t>
      </w:r>
    </w:p>
    <w:p w14:paraId="2D83A7F6" w14:textId="77777777" w:rsidR="003D1AFF" w:rsidRPr="00A20E84" w:rsidRDefault="004A679D" w:rsidP="00A20E84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nieprzedłożenia przez Wnioskodawcę sprawozdania z wykonania projektu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w terminie i na zasadach określonych w niniejszej umowie</w:t>
      </w:r>
      <w:r w:rsidR="00CF1BB3" w:rsidRPr="00A20E84">
        <w:rPr>
          <w:rFonts w:ascii="Calibri" w:hAnsi="Calibri" w:cs="Calibri"/>
          <w:sz w:val="24"/>
          <w:szCs w:val="24"/>
        </w:rPr>
        <w:t>,</w:t>
      </w:r>
    </w:p>
    <w:p w14:paraId="2ECF5BFD" w14:textId="77777777" w:rsidR="003D1AFF" w:rsidRPr="00A20E84" w:rsidRDefault="004A679D" w:rsidP="00A20E84">
      <w:pPr>
        <w:pStyle w:val="Akapitzlist"/>
        <w:numPr>
          <w:ilvl w:val="1"/>
          <w:numId w:val="14"/>
        </w:numPr>
        <w:spacing w:before="0" w:after="0"/>
        <w:ind w:left="851" w:hanging="425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odmowy poddania się przez Wnioskodawcę kontroli albo nie doprowadzenia przez Wnioskodawcę w terminie określonym przez Operatora do usunięcia stwierdzonych nieprawidłowości. </w:t>
      </w:r>
    </w:p>
    <w:p w14:paraId="6408C7A8" w14:textId="77777777" w:rsidR="003D1AFF" w:rsidRPr="00A20E84" w:rsidRDefault="004A679D" w:rsidP="00A20E84">
      <w:pPr>
        <w:pStyle w:val="Akapitzlist"/>
        <w:numPr>
          <w:ilvl w:val="2"/>
          <w:numId w:val="1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Operator, rozwiązując umowę w trybie, określonym w §</w:t>
      </w:r>
      <w:r w:rsidR="00CF1BB3" w:rsidRPr="00A20E84">
        <w:rPr>
          <w:rFonts w:ascii="Calibri" w:hAnsi="Calibri" w:cs="Calibri"/>
          <w:sz w:val="24"/>
          <w:szCs w:val="24"/>
        </w:rPr>
        <w:t xml:space="preserve"> </w:t>
      </w:r>
      <w:r w:rsidR="0019540C" w:rsidRPr="00A20E84">
        <w:rPr>
          <w:rFonts w:ascii="Calibri" w:hAnsi="Calibri" w:cs="Calibri"/>
          <w:sz w:val="24"/>
          <w:szCs w:val="24"/>
        </w:rPr>
        <w:t>1</w:t>
      </w:r>
      <w:r w:rsidR="00A20E84">
        <w:rPr>
          <w:rFonts w:ascii="Calibri" w:hAnsi="Calibri" w:cs="Calibri"/>
          <w:sz w:val="24"/>
          <w:szCs w:val="24"/>
        </w:rPr>
        <w:t>1</w:t>
      </w:r>
      <w:r w:rsidRPr="00A20E84">
        <w:rPr>
          <w:rFonts w:ascii="Calibri" w:hAnsi="Calibri" w:cs="Calibri"/>
          <w:sz w:val="24"/>
          <w:szCs w:val="24"/>
        </w:rPr>
        <w:t xml:space="preserve"> ust. 1, określi kwotę dotacji podlegającą zwrotowi. </w:t>
      </w:r>
    </w:p>
    <w:p w14:paraId="3FE07490" w14:textId="77777777" w:rsidR="00497560" w:rsidRPr="00A20E84" w:rsidRDefault="00497560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20E48DCF" w14:textId="77777777" w:rsidR="003D1AFF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CF1BB3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2</w:t>
      </w:r>
      <w:r w:rsidRPr="00A20E84">
        <w:rPr>
          <w:rFonts w:ascii="Calibri" w:hAnsi="Calibri" w:cs="Calibri"/>
          <w:b/>
          <w:sz w:val="24"/>
          <w:szCs w:val="24"/>
        </w:rPr>
        <w:t xml:space="preserve"> Obowiązki informacyjne Wnioskodawcy</w:t>
      </w:r>
    </w:p>
    <w:p w14:paraId="7B20FB56" w14:textId="77777777" w:rsidR="00734466" w:rsidRPr="00282B83" w:rsidRDefault="004A679D" w:rsidP="00282B83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jest zobowiązany do informowania, że zadanie jest realizowane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ramach </w:t>
      </w:r>
      <w:r w:rsidR="00CF1BB3" w:rsidRPr="00A20E84">
        <w:rPr>
          <w:rFonts w:ascii="Calibri" w:hAnsi="Calibri" w:cs="Calibri"/>
          <w:sz w:val="24"/>
          <w:szCs w:val="24"/>
        </w:rPr>
        <w:t>projektu „Wielkopolskie</w:t>
      </w:r>
      <w:r w:rsidRPr="00A20E84">
        <w:rPr>
          <w:rFonts w:ascii="Calibri" w:hAnsi="Calibri" w:cs="Calibri"/>
          <w:sz w:val="24"/>
          <w:szCs w:val="24"/>
        </w:rPr>
        <w:t xml:space="preserve"> Mał</w:t>
      </w:r>
      <w:r w:rsidR="00CF1BB3" w:rsidRPr="00A20E84">
        <w:rPr>
          <w:rFonts w:ascii="Calibri" w:hAnsi="Calibri" w:cs="Calibri"/>
          <w:sz w:val="24"/>
          <w:szCs w:val="24"/>
        </w:rPr>
        <w:t>e</w:t>
      </w:r>
      <w:r w:rsidRPr="00A20E84">
        <w:rPr>
          <w:rFonts w:ascii="Calibri" w:hAnsi="Calibri" w:cs="Calibri"/>
          <w:sz w:val="24"/>
          <w:szCs w:val="24"/>
        </w:rPr>
        <w:t xml:space="preserve"> Inicjatyw</w:t>
      </w:r>
      <w:r w:rsidR="00CF1BB3" w:rsidRPr="00A20E84">
        <w:rPr>
          <w:rFonts w:ascii="Calibri" w:hAnsi="Calibri" w:cs="Calibri"/>
          <w:sz w:val="24"/>
          <w:szCs w:val="24"/>
        </w:rPr>
        <w:t>y”</w:t>
      </w:r>
      <w:r w:rsidRPr="00A20E84">
        <w:rPr>
          <w:rFonts w:ascii="Calibri" w:hAnsi="Calibri" w:cs="Calibri"/>
          <w:sz w:val="24"/>
          <w:szCs w:val="24"/>
        </w:rPr>
        <w:t xml:space="preserve">, finansowanego przez Narodowy Instytut Wolności – Centrum Rozwoju Społeczeństwa Obywatelskiego w ramach Rządowego Programu Fundusz Inicjatyw Obywatelskich na lata 2021-2030. </w:t>
      </w:r>
      <w:r w:rsidRPr="00282B83">
        <w:rPr>
          <w:rFonts w:ascii="Calibri" w:hAnsi="Calibri" w:cs="Calibri"/>
          <w:sz w:val="24"/>
          <w:szCs w:val="24"/>
        </w:rPr>
        <w:t xml:space="preserve">Informacja na ten temat powinna się znaleźć na wszystkich wytworzonych materiałach, m.in., publikacjach, informacjach prasowych, ogłoszeniach, wystąpieniach publicznych dotyczących realizowanego projektu (prezentacjach). </w:t>
      </w:r>
    </w:p>
    <w:p w14:paraId="3B571AD6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jest zobowiązany do umieszczania logo Narodowego Instytutu Wolności – Centrum Rozwoju Społeczeństwa Obywatelskiego, </w:t>
      </w:r>
      <w:r w:rsidR="00CF1BB3" w:rsidRPr="00A20E84">
        <w:rPr>
          <w:rFonts w:ascii="Calibri" w:hAnsi="Calibri" w:cs="Calibri"/>
          <w:sz w:val="24"/>
          <w:szCs w:val="24"/>
        </w:rPr>
        <w:t xml:space="preserve">Komitetu ds. Pożytku Publicznego, </w:t>
      </w:r>
      <w:r w:rsidRPr="00A20E84">
        <w:rPr>
          <w:rFonts w:ascii="Calibri" w:hAnsi="Calibri" w:cs="Calibri"/>
          <w:sz w:val="24"/>
          <w:szCs w:val="24"/>
        </w:rPr>
        <w:t xml:space="preserve">Rządowego Programu Fundusz Inicjatyw Obywatelskich, </w:t>
      </w:r>
      <w:r w:rsidR="00734466" w:rsidRPr="00A20E84">
        <w:rPr>
          <w:rFonts w:ascii="Calibri" w:hAnsi="Calibri" w:cs="Calibri"/>
          <w:sz w:val="24"/>
          <w:szCs w:val="24"/>
        </w:rPr>
        <w:t xml:space="preserve">Wielkopolskich </w:t>
      </w:r>
      <w:r w:rsidR="00A20E84">
        <w:rPr>
          <w:rFonts w:ascii="Calibri" w:hAnsi="Calibri" w:cs="Calibri"/>
          <w:sz w:val="24"/>
          <w:szCs w:val="24"/>
        </w:rPr>
        <w:br/>
      </w:r>
      <w:r w:rsidR="00734466" w:rsidRPr="00A20E84">
        <w:rPr>
          <w:rFonts w:ascii="Calibri" w:hAnsi="Calibri" w:cs="Calibri"/>
          <w:sz w:val="24"/>
          <w:szCs w:val="24"/>
        </w:rPr>
        <w:t xml:space="preserve">Małych Inicjatyw </w:t>
      </w:r>
      <w:r w:rsidRPr="00A20E84">
        <w:rPr>
          <w:rFonts w:ascii="Calibri" w:hAnsi="Calibri" w:cs="Calibri"/>
          <w:sz w:val="24"/>
          <w:szCs w:val="24"/>
        </w:rPr>
        <w:t xml:space="preserve">oraz Operatorów, na wszystkich wytworzonych materiałach,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szczególności: promocyjnych (plakaty, ulotki, banery, zawieszki itp.), informacyjnych (publikacje, papier projektowy itp.), szkoleniowych, edukacyjnych oraz środkach trwałych, proporcjonalnie do wielkości innych oznaczeń, w sposób zapewniający jego widoczność. </w:t>
      </w:r>
    </w:p>
    <w:p w14:paraId="17AD62AE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jest zobowiązany do informowania Operatora o działaniach projektowych oraz przesyłania dokumentacji fotograficznej lub filmowej </w:t>
      </w:r>
      <w:r w:rsidR="00CF1BB3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 realizowanych działań, umożliwiających umieszczenie ich na stronie projektu oraz profilach FB na adres Operatora. </w:t>
      </w:r>
    </w:p>
    <w:p w14:paraId="71AF6601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Przykładowy minimalny wzór oznaczeń dla materiałów dużych (m.in. plakat, ulotka, baner, papier projektowy, materiały szkoleniowe, publikacje, sprzęt itp.). Wnioskodawca, który dokonał zakupu sprzętu w ramach projektu jest zobowiązany do umieszczania n</w:t>
      </w:r>
      <w:r w:rsidR="00CF1BB3" w:rsidRPr="00A20E84">
        <w:rPr>
          <w:rFonts w:ascii="Calibri" w:hAnsi="Calibri" w:cs="Calibri"/>
          <w:sz w:val="24"/>
          <w:szCs w:val="24"/>
        </w:rPr>
        <w:t>a nim informacji „</w:t>
      </w:r>
      <w:r w:rsidRPr="00A20E84">
        <w:rPr>
          <w:rFonts w:ascii="Calibri" w:hAnsi="Calibri" w:cs="Calibri"/>
          <w:sz w:val="24"/>
          <w:szCs w:val="24"/>
        </w:rPr>
        <w:t xml:space="preserve">Zakup został </w:t>
      </w:r>
      <w:r w:rsidR="00CF1BB3" w:rsidRPr="00A20E84">
        <w:rPr>
          <w:rFonts w:ascii="Calibri" w:hAnsi="Calibri" w:cs="Calibri"/>
          <w:sz w:val="24"/>
          <w:szCs w:val="24"/>
        </w:rPr>
        <w:t xml:space="preserve">dokonany </w:t>
      </w:r>
      <w:r w:rsidRPr="00A20E84">
        <w:rPr>
          <w:rFonts w:ascii="Calibri" w:hAnsi="Calibri" w:cs="Calibri"/>
          <w:sz w:val="24"/>
          <w:szCs w:val="24"/>
        </w:rPr>
        <w:t xml:space="preserve">w ramach </w:t>
      </w:r>
      <w:r w:rsidR="00CF1BB3" w:rsidRPr="00A20E84">
        <w:rPr>
          <w:rFonts w:ascii="Calibri" w:hAnsi="Calibri" w:cs="Calibri"/>
          <w:sz w:val="24"/>
          <w:szCs w:val="24"/>
        </w:rPr>
        <w:t>projektu pt.</w:t>
      </w:r>
      <w:r w:rsidR="00EA5C0B">
        <w:rPr>
          <w:rFonts w:ascii="Calibri" w:hAnsi="Calibri" w:cs="Calibri"/>
          <w:sz w:val="24"/>
          <w:szCs w:val="24"/>
        </w:rPr>
        <w:br/>
      </w:r>
      <w:r w:rsidR="00EA5C0B">
        <w:rPr>
          <w:rFonts w:ascii="Calibri" w:hAnsi="Calibri" w:cs="Calibri"/>
          <w:sz w:val="24"/>
          <w:szCs w:val="24"/>
        </w:rPr>
        <w:lastRenderedPageBreak/>
        <w:br/>
      </w:r>
      <w:r w:rsidR="00CF1BB3" w:rsidRPr="00A20E84">
        <w:rPr>
          <w:rFonts w:ascii="Calibri" w:hAnsi="Calibri" w:cs="Calibri"/>
          <w:sz w:val="24"/>
          <w:szCs w:val="24"/>
        </w:rPr>
        <w:t>„</w:t>
      </w:r>
      <w:r w:rsidR="00734466" w:rsidRPr="00A20E84">
        <w:rPr>
          <w:rFonts w:ascii="Calibri" w:hAnsi="Calibri" w:cs="Calibri"/>
          <w:sz w:val="24"/>
          <w:szCs w:val="24"/>
        </w:rPr>
        <w:t>Wielkopolskie Małe Inicjatywy</w:t>
      </w:r>
      <w:r w:rsidR="00CF1BB3" w:rsidRPr="00A20E84">
        <w:rPr>
          <w:rFonts w:ascii="Calibri" w:hAnsi="Calibri" w:cs="Calibri"/>
          <w:sz w:val="24"/>
          <w:szCs w:val="24"/>
        </w:rPr>
        <w:t xml:space="preserve">” i sfinansowany </w:t>
      </w:r>
      <w:r w:rsidR="00734466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>przez Narodowy Instytut Wolności – Centrum Rozwoju Społeczeństwa Obywatelskiego ze środków Rządowego Programu Fundusz Inicjatyw Obywatelskich na lata 2021</w:t>
      </w:r>
      <w:r w:rsidR="007A044A" w:rsidRPr="00A20E84">
        <w:rPr>
          <w:rFonts w:ascii="Calibri" w:hAnsi="Calibri" w:cs="Calibri"/>
          <w:sz w:val="24"/>
          <w:szCs w:val="24"/>
        </w:rPr>
        <w:t xml:space="preserve">-2030”. </w:t>
      </w:r>
      <w:r w:rsidR="00CF1BB3" w:rsidRPr="00A20E84">
        <w:rPr>
          <w:rFonts w:ascii="Calibri" w:hAnsi="Calibri" w:cs="Calibri"/>
          <w:sz w:val="24"/>
          <w:szCs w:val="24"/>
        </w:rPr>
        <w:t xml:space="preserve">Projekt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="00CF1BB3" w:rsidRPr="00A20E84">
        <w:rPr>
          <w:rFonts w:ascii="Calibri" w:hAnsi="Calibri" w:cs="Calibri"/>
          <w:sz w:val="24"/>
          <w:szCs w:val="24"/>
        </w:rPr>
        <w:t>pt. „</w:t>
      </w:r>
      <w:r w:rsidRPr="00A20E84">
        <w:rPr>
          <w:rFonts w:ascii="Calibri" w:hAnsi="Calibri" w:cs="Calibri"/>
          <w:sz w:val="24"/>
          <w:szCs w:val="24"/>
        </w:rPr>
        <w:t>............................................</w:t>
      </w:r>
      <w:r w:rsidR="00CF1BB3" w:rsidRPr="00A20E84">
        <w:rPr>
          <w:rFonts w:ascii="Calibri" w:hAnsi="Calibri" w:cs="Calibri"/>
          <w:sz w:val="24"/>
          <w:szCs w:val="24"/>
        </w:rPr>
        <w:t>”</w:t>
      </w:r>
      <w:r w:rsidRPr="00A20E84">
        <w:rPr>
          <w:rFonts w:ascii="Calibri" w:hAnsi="Calibri" w:cs="Calibri"/>
          <w:sz w:val="24"/>
          <w:szCs w:val="24"/>
        </w:rPr>
        <w:t xml:space="preserve"> jest realizowany w ramach </w:t>
      </w:r>
      <w:r w:rsidR="00734466" w:rsidRPr="00A20E84">
        <w:rPr>
          <w:rFonts w:ascii="Calibri" w:hAnsi="Calibri" w:cs="Calibri"/>
          <w:sz w:val="24"/>
          <w:szCs w:val="24"/>
        </w:rPr>
        <w:t xml:space="preserve">Wielkopolskich Małych Inicjatyw </w:t>
      </w:r>
      <w:r w:rsidRPr="00A20E84">
        <w:rPr>
          <w:rFonts w:ascii="Calibri" w:hAnsi="Calibri" w:cs="Calibri"/>
          <w:sz w:val="24"/>
          <w:szCs w:val="24"/>
        </w:rPr>
        <w:t>i finansowany przez Narodowy Instytut Wolności – Centrum Rozwoju Społeczeństwa Obywatelskiego ze środków Rządowego Programu Fundusz Inicjatyw Obywatelskich na lata 2021-2030</w:t>
      </w:r>
      <w:r w:rsidR="007A044A" w:rsidRPr="00A20E84">
        <w:rPr>
          <w:rFonts w:ascii="Calibri" w:hAnsi="Calibri" w:cs="Calibri"/>
          <w:sz w:val="24"/>
          <w:szCs w:val="24"/>
        </w:rPr>
        <w:t>”.</w:t>
      </w:r>
    </w:p>
    <w:p w14:paraId="70E9286D" w14:textId="77777777" w:rsidR="007A044A" w:rsidRPr="00A20E84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3BC0C560" w14:textId="77777777" w:rsidR="007A044A" w:rsidRPr="00A20E84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6D60BD61" w14:textId="77777777" w:rsidR="007A044A" w:rsidRPr="00A20E84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334E1359" w14:textId="77777777" w:rsidR="007A044A" w:rsidRPr="00A20E84" w:rsidRDefault="007A044A" w:rsidP="00A20E84">
      <w:pPr>
        <w:pStyle w:val="Nagwek"/>
        <w:spacing w:line="264" w:lineRule="auto"/>
        <w:rPr>
          <w:rFonts w:ascii="Calibri" w:hAnsi="Calibri" w:cs="Calibri"/>
        </w:rPr>
      </w:pPr>
      <w:r w:rsidRPr="00A20E84">
        <w:rPr>
          <w:rFonts w:ascii="Calibri" w:hAnsi="Calibri" w:cs="Calibri"/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73F0E79E" wp14:editId="7BF29C1E">
            <wp:simplePos x="0" y="0"/>
            <wp:positionH relativeFrom="column">
              <wp:posOffset>1648460</wp:posOffset>
            </wp:positionH>
            <wp:positionV relativeFrom="paragraph">
              <wp:posOffset>-44450</wp:posOffset>
            </wp:positionV>
            <wp:extent cx="552450" cy="552450"/>
            <wp:effectExtent l="0" t="0" r="0" b="0"/>
            <wp:wrapSquare wrapText="bothSides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dolanów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E84">
        <w:rPr>
          <w:rFonts w:ascii="Calibri" w:hAnsi="Calibri" w:cs="Calibri"/>
          <w:noProof/>
          <w:lang w:eastAsia="pl-PL"/>
        </w:rPr>
        <w:drawing>
          <wp:anchor distT="0" distB="0" distL="114300" distR="114300" simplePos="0" relativeHeight="251660288" behindDoc="0" locked="0" layoutInCell="1" allowOverlap="1" wp14:anchorId="255C37B1" wp14:editId="5DD14077">
            <wp:simplePos x="0" y="0"/>
            <wp:positionH relativeFrom="column">
              <wp:posOffset>4410710</wp:posOffset>
            </wp:positionH>
            <wp:positionV relativeFrom="paragraph">
              <wp:posOffset>-50800</wp:posOffset>
            </wp:positionV>
            <wp:extent cx="1047750" cy="532130"/>
            <wp:effectExtent l="0" t="0" r="0" b="1270"/>
            <wp:wrapSquare wrapText="bothSides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_WRK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E84">
        <w:rPr>
          <w:rFonts w:ascii="Calibri" w:hAnsi="Calibri" w:cs="Calibri"/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3FA2F3CA" wp14:editId="696F6F10">
            <wp:simplePos x="0" y="0"/>
            <wp:positionH relativeFrom="margin">
              <wp:posOffset>2520950</wp:posOffset>
            </wp:positionH>
            <wp:positionV relativeFrom="paragraph">
              <wp:posOffset>-43180</wp:posOffset>
            </wp:positionV>
            <wp:extent cx="1638300" cy="555625"/>
            <wp:effectExtent l="0" t="0" r="0" b="0"/>
            <wp:wrapSquare wrapText="bothSides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INGO - LOGO - Mekrury Wałbrzych HORIZ@800h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0E84">
        <w:rPr>
          <w:rFonts w:ascii="Calibri" w:hAnsi="Calibri" w:cs="Calibri"/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73049B1E" wp14:editId="12BFB3BB">
            <wp:simplePos x="0" y="0"/>
            <wp:positionH relativeFrom="margin">
              <wp:align>left</wp:align>
            </wp:positionH>
            <wp:positionV relativeFrom="paragraph">
              <wp:posOffset>-241300</wp:posOffset>
            </wp:positionV>
            <wp:extent cx="863600" cy="863600"/>
            <wp:effectExtent l="0" t="0" r="0" b="0"/>
            <wp:wrapSquare wrapText="bothSides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51872934_122095389014442102_1417512621490865422_n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90064" w14:textId="77777777" w:rsidR="007A044A" w:rsidRPr="00A20E84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6CA0EBF8" w14:textId="77777777" w:rsidR="007A044A" w:rsidRPr="00A20E84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74897BA8" w14:textId="77777777" w:rsidR="007A044A" w:rsidRPr="00A20E84" w:rsidRDefault="00A20E84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noProof/>
          <w:color w:val="FFFFFF" w:themeColor="background1"/>
          <w:lang w:eastAsia="pl-PL"/>
        </w:rPr>
        <w:drawing>
          <wp:anchor distT="0" distB="0" distL="114300" distR="114300" simplePos="0" relativeHeight="251664384" behindDoc="1" locked="0" layoutInCell="1" allowOverlap="1" wp14:anchorId="5F5EBAB7" wp14:editId="502DD7A5">
            <wp:simplePos x="0" y="0"/>
            <wp:positionH relativeFrom="margin">
              <wp:posOffset>-410845</wp:posOffset>
            </wp:positionH>
            <wp:positionV relativeFrom="paragraph">
              <wp:posOffset>260350</wp:posOffset>
            </wp:positionV>
            <wp:extent cx="6332400" cy="921600"/>
            <wp:effectExtent l="0" t="0" r="0" b="0"/>
            <wp:wrapTight wrapText="bothSides">
              <wp:wrapPolygon edited="0">
                <wp:start x="0" y="0"/>
                <wp:lineTo x="0" y="20990"/>
                <wp:lineTo x="21509" y="20990"/>
                <wp:lineTo x="21509" y="0"/>
                <wp:lineTo x="0" y="0"/>
              </wp:wrapPolygon>
            </wp:wrapTight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OWE_FIO_zestawienie_1_KOLOR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2400" cy="92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59D1E4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Przykładowy minimalny wzór oznaczeń dla materiałów małych (m.in. smycz, brelok itp.) </w:t>
      </w:r>
    </w:p>
    <w:p w14:paraId="65D60D63" w14:textId="77777777" w:rsidR="007A044A" w:rsidRDefault="007A044A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noProof/>
          <w:sz w:val="24"/>
          <w:szCs w:val="24"/>
          <w:lang w:eastAsia="pl-PL"/>
        </w:rPr>
        <w:drawing>
          <wp:inline distT="0" distB="0" distL="0" distR="0" wp14:anchorId="09B6B4A1" wp14:editId="413C363E">
            <wp:extent cx="5473700" cy="1066800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C8EF1" w14:textId="77777777" w:rsidR="00A20E84" w:rsidRPr="00A20E84" w:rsidRDefault="00A20E84" w:rsidP="00A20E84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459496AE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Niestosowanie się do obowiązków informacyjnych w odniesieniu do wytworzonych materiałów skutkować będzie uznaniem wydatków związanych z wytworzeniem tych materiałów za niekwalifikowane oraz powstaniem roszczenia o ich zwrot. </w:t>
      </w:r>
    </w:p>
    <w:p w14:paraId="706576F6" w14:textId="77777777" w:rsidR="00734466" w:rsidRPr="00A20E84" w:rsidRDefault="004A679D" w:rsidP="00A20E84">
      <w:pPr>
        <w:pStyle w:val="Akapitzlist"/>
        <w:numPr>
          <w:ilvl w:val="0"/>
          <w:numId w:val="15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zobowiązuje się do wysłania projektów materiałów graficznych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do akceptacji przez przedstawiciela Operatora przed ich publikacją. </w:t>
      </w:r>
    </w:p>
    <w:p w14:paraId="7F91AED4" w14:textId="77777777" w:rsidR="00CF1BB3" w:rsidRPr="00A20E84" w:rsidRDefault="00CF1BB3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12ECF7C6" w14:textId="77777777" w:rsidR="00734466" w:rsidRPr="00A20E84" w:rsidRDefault="00CF1BB3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A044A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="004A679D"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3</w:t>
      </w:r>
      <w:r w:rsidR="004A679D" w:rsidRPr="00A20E84">
        <w:rPr>
          <w:rFonts w:ascii="Calibri" w:hAnsi="Calibri" w:cs="Calibri"/>
          <w:b/>
          <w:sz w:val="24"/>
          <w:szCs w:val="24"/>
        </w:rPr>
        <w:t xml:space="preserve"> Uprawnienia informacyjne Operatora</w:t>
      </w:r>
    </w:p>
    <w:p w14:paraId="27EA2B0B" w14:textId="77777777" w:rsidR="00734466" w:rsidRDefault="004A679D" w:rsidP="00A20E84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upoważnia Operatora do rozpowszechniania w dowolnej formie,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prasie, radiu, telewizji, Internecie oraz innych środkach przekazu indywidualnego oraz masowego, nazw oraz miejsca realizacji projektu, przedmiotu i celu, na który przyznano środki, informacji o wysokości przyznanych środków oraz informacji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 złożeniu lub nie złożeniu sprawozdania z realizacji projektu. </w:t>
      </w:r>
    </w:p>
    <w:p w14:paraId="5D81FCBE" w14:textId="77777777" w:rsidR="00EA5C0B" w:rsidRPr="00EA5C0B" w:rsidRDefault="00EA5C0B" w:rsidP="00EA5C0B">
      <w:pPr>
        <w:spacing w:before="0" w:after="0"/>
        <w:jc w:val="both"/>
        <w:rPr>
          <w:rFonts w:ascii="Calibri" w:hAnsi="Calibri" w:cs="Calibri"/>
          <w:sz w:val="24"/>
          <w:szCs w:val="24"/>
        </w:rPr>
      </w:pPr>
    </w:p>
    <w:p w14:paraId="5EC9E441" w14:textId="77777777" w:rsidR="00734466" w:rsidRPr="00A20E84" w:rsidRDefault="004A679D" w:rsidP="00A20E84">
      <w:pPr>
        <w:pStyle w:val="Akapitzlist"/>
        <w:numPr>
          <w:ilvl w:val="2"/>
          <w:numId w:val="1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Operator jest uprawniony do bezpłatnego korzystania z rezultatów projektu,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w szczególności z raportów, opracowań oraz innych materiałów wytworzonych przez Wnioskodawcę przy realizacji projektu.</w:t>
      </w:r>
    </w:p>
    <w:p w14:paraId="02468CA6" w14:textId="77777777" w:rsidR="007A044A" w:rsidRPr="00A20E84" w:rsidRDefault="007A044A" w:rsidP="00A20E84">
      <w:pPr>
        <w:spacing w:before="0" w:after="0"/>
        <w:ind w:left="426"/>
        <w:rPr>
          <w:rFonts w:ascii="Calibri" w:hAnsi="Calibri" w:cs="Calibri"/>
          <w:b/>
          <w:sz w:val="24"/>
          <w:szCs w:val="24"/>
        </w:rPr>
      </w:pPr>
    </w:p>
    <w:p w14:paraId="678E7985" w14:textId="77777777" w:rsidR="00734466" w:rsidRPr="00A20E84" w:rsidRDefault="004A679D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A044A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4</w:t>
      </w:r>
      <w:r w:rsidRPr="00A20E84">
        <w:rPr>
          <w:rFonts w:ascii="Calibri" w:hAnsi="Calibri" w:cs="Calibri"/>
          <w:b/>
          <w:sz w:val="24"/>
          <w:szCs w:val="24"/>
        </w:rPr>
        <w:t xml:space="preserve"> Rzeczy zakupione za środki pochodzące z </w:t>
      </w:r>
      <w:proofErr w:type="spellStart"/>
      <w:r w:rsidRPr="00A20E84">
        <w:rPr>
          <w:rFonts w:ascii="Calibri" w:hAnsi="Calibri" w:cs="Calibri"/>
          <w:b/>
          <w:sz w:val="24"/>
          <w:szCs w:val="24"/>
        </w:rPr>
        <w:t>mikrodotacji</w:t>
      </w:r>
      <w:proofErr w:type="spellEnd"/>
    </w:p>
    <w:p w14:paraId="5FD8CC84" w14:textId="77777777" w:rsidR="00734466" w:rsidRPr="00A20E84" w:rsidRDefault="004A679D" w:rsidP="00A20E84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Dozwolony jest zakup rzeczy, które nie zostaną zużyte podczas realizacji projektu, pod warunkiem, że całkowity maksymalny limit zakupu wyniesie </w:t>
      </w:r>
      <w:r w:rsidR="008C3D9B" w:rsidRPr="00A20E84">
        <w:rPr>
          <w:rFonts w:ascii="Calibri" w:hAnsi="Calibri" w:cs="Calibri"/>
          <w:sz w:val="24"/>
          <w:szCs w:val="24"/>
        </w:rPr>
        <w:t>8</w:t>
      </w:r>
      <w:r w:rsidR="007A044A" w:rsidRPr="00A20E84">
        <w:rPr>
          <w:rFonts w:ascii="Calibri" w:hAnsi="Calibri" w:cs="Calibri"/>
          <w:sz w:val="24"/>
          <w:szCs w:val="24"/>
        </w:rPr>
        <w:t>.</w:t>
      </w:r>
      <w:r w:rsidRPr="00A20E84">
        <w:rPr>
          <w:rFonts w:ascii="Calibri" w:hAnsi="Calibri" w:cs="Calibri"/>
          <w:sz w:val="24"/>
          <w:szCs w:val="24"/>
        </w:rPr>
        <w:t xml:space="preserve">000,00 zł brutto. </w:t>
      </w:r>
    </w:p>
    <w:p w14:paraId="1B2AD5B2" w14:textId="77777777" w:rsidR="00960F08" w:rsidRPr="00736DF3" w:rsidRDefault="00960F08" w:rsidP="00960F08">
      <w:pPr>
        <w:pStyle w:val="Akapitzlist"/>
        <w:numPr>
          <w:ilvl w:val="0"/>
          <w:numId w:val="17"/>
        </w:numPr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6DF3">
        <w:rPr>
          <w:rFonts w:ascii="Calibri" w:hAnsi="Calibri" w:cs="Calibri"/>
          <w:sz w:val="24"/>
          <w:szCs w:val="24"/>
        </w:rPr>
        <w:t xml:space="preserve">Wnioskodawca zobowiązuje się do niezbywania związanych z realizacją projektu rzeczy zakupionych na swoją rzecz za środki pochodzące z </w:t>
      </w:r>
      <w:proofErr w:type="spellStart"/>
      <w:r w:rsidRPr="00736DF3">
        <w:rPr>
          <w:rFonts w:ascii="Calibri" w:hAnsi="Calibri" w:cs="Calibri"/>
          <w:sz w:val="24"/>
          <w:szCs w:val="24"/>
        </w:rPr>
        <w:t>mikrodotacji</w:t>
      </w:r>
      <w:proofErr w:type="spellEnd"/>
      <w:r w:rsidRPr="00736DF3">
        <w:rPr>
          <w:rFonts w:ascii="Calibri" w:hAnsi="Calibri" w:cs="Calibri"/>
          <w:sz w:val="24"/>
          <w:szCs w:val="24"/>
        </w:rPr>
        <w:t xml:space="preserve"> przez okres </w:t>
      </w:r>
      <w:r>
        <w:rPr>
          <w:rFonts w:ascii="Calibri" w:hAnsi="Calibri" w:cs="Calibri"/>
          <w:sz w:val="24"/>
          <w:szCs w:val="24"/>
        </w:rPr>
        <w:br/>
      </w:r>
      <w:r w:rsidRPr="00736DF3">
        <w:rPr>
          <w:rFonts w:ascii="Calibri" w:hAnsi="Calibri" w:cs="Calibri"/>
          <w:sz w:val="24"/>
          <w:szCs w:val="24"/>
        </w:rPr>
        <w:t xml:space="preserve">5 lat od dnia dokonania ich zakupu. </w:t>
      </w:r>
    </w:p>
    <w:p w14:paraId="5554DD29" w14:textId="77777777" w:rsidR="00734466" w:rsidRPr="00A20E84" w:rsidRDefault="00960F08" w:rsidP="00960F08">
      <w:pPr>
        <w:pStyle w:val="Akapitzlist"/>
        <w:numPr>
          <w:ilvl w:val="0"/>
          <w:numId w:val="17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736DF3">
        <w:rPr>
          <w:rFonts w:ascii="Calibri" w:hAnsi="Calibri" w:cs="Calibri"/>
          <w:sz w:val="24"/>
          <w:szCs w:val="24"/>
        </w:rPr>
        <w:t>Operator</w:t>
      </w:r>
      <w:r>
        <w:rPr>
          <w:rFonts w:ascii="Calibri" w:hAnsi="Calibri" w:cs="Calibri"/>
          <w:sz w:val="24"/>
          <w:szCs w:val="24"/>
        </w:rPr>
        <w:t xml:space="preserve"> może wyrazić zgodę na zbycie w</w:t>
      </w:r>
      <w:r w:rsidRPr="00736DF3">
        <w:rPr>
          <w:rFonts w:ascii="Calibri" w:hAnsi="Calibri" w:cs="Calibri"/>
          <w:sz w:val="24"/>
          <w:szCs w:val="24"/>
        </w:rPr>
        <w:t>w</w:t>
      </w:r>
      <w:r>
        <w:rPr>
          <w:rFonts w:ascii="Calibri" w:hAnsi="Calibri" w:cs="Calibri"/>
          <w:sz w:val="24"/>
          <w:szCs w:val="24"/>
        </w:rPr>
        <w:t>.</w:t>
      </w:r>
      <w:r w:rsidRPr="00736DF3">
        <w:rPr>
          <w:rFonts w:ascii="Calibri" w:hAnsi="Calibri" w:cs="Calibri"/>
          <w:sz w:val="24"/>
          <w:szCs w:val="24"/>
        </w:rPr>
        <w:t xml:space="preserve"> rzeczy przed upływem terminu, </w:t>
      </w:r>
      <w:r>
        <w:rPr>
          <w:rFonts w:ascii="Calibri" w:hAnsi="Calibri" w:cs="Calibri"/>
          <w:sz w:val="24"/>
          <w:szCs w:val="24"/>
        </w:rPr>
        <w:br/>
      </w:r>
      <w:r w:rsidRPr="00736DF3">
        <w:rPr>
          <w:rFonts w:ascii="Calibri" w:hAnsi="Calibri" w:cs="Calibri"/>
          <w:sz w:val="24"/>
          <w:szCs w:val="24"/>
        </w:rPr>
        <w:t>o którym mowa w §</w:t>
      </w:r>
      <w:r>
        <w:rPr>
          <w:rFonts w:ascii="Calibri" w:hAnsi="Calibri" w:cs="Calibri"/>
          <w:sz w:val="24"/>
          <w:szCs w:val="24"/>
        </w:rPr>
        <w:t xml:space="preserve"> </w:t>
      </w:r>
      <w:r w:rsidRPr="00736DF3">
        <w:rPr>
          <w:rFonts w:ascii="Calibri" w:hAnsi="Calibri" w:cs="Calibri"/>
          <w:sz w:val="24"/>
          <w:szCs w:val="24"/>
        </w:rPr>
        <w:t xml:space="preserve">14 ust. </w:t>
      </w:r>
      <w:r>
        <w:rPr>
          <w:rFonts w:ascii="Calibri" w:hAnsi="Calibri" w:cs="Calibri"/>
          <w:sz w:val="24"/>
          <w:szCs w:val="24"/>
        </w:rPr>
        <w:t>2</w:t>
      </w:r>
      <w:r w:rsidRPr="00736DF3">
        <w:rPr>
          <w:rFonts w:ascii="Calibri" w:hAnsi="Calibri" w:cs="Calibri"/>
          <w:sz w:val="24"/>
          <w:szCs w:val="24"/>
        </w:rPr>
        <w:t>, pod warunkiem, że Wnioskodawca zobowiąże się przeznaczyć środki pozyskane ze zbycia rzeczy na realizację celów statutowych. Zgoda Operatora wymaga pisemnego aneksu do niniejszej umowy</w:t>
      </w:r>
      <w:r>
        <w:rPr>
          <w:rFonts w:ascii="Calibri" w:hAnsi="Calibri" w:cs="Calibri"/>
          <w:sz w:val="24"/>
          <w:szCs w:val="24"/>
        </w:rPr>
        <w:t>.</w:t>
      </w:r>
      <w:r w:rsidR="004A679D" w:rsidRPr="00A20E84">
        <w:rPr>
          <w:rFonts w:ascii="Calibri" w:hAnsi="Calibri" w:cs="Calibri"/>
          <w:sz w:val="24"/>
          <w:szCs w:val="24"/>
        </w:rPr>
        <w:t xml:space="preserve"> </w:t>
      </w:r>
    </w:p>
    <w:p w14:paraId="33B56362" w14:textId="77777777" w:rsidR="007A044A" w:rsidRPr="00A20E84" w:rsidRDefault="007A044A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50B2793F" w14:textId="77777777" w:rsidR="00734466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7A044A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5</w:t>
      </w:r>
      <w:r w:rsidRPr="00A20E84">
        <w:rPr>
          <w:rFonts w:ascii="Calibri" w:hAnsi="Calibri" w:cs="Calibri"/>
          <w:b/>
          <w:sz w:val="24"/>
          <w:szCs w:val="24"/>
        </w:rPr>
        <w:t xml:space="preserve"> Ochrona danych osobowych</w:t>
      </w:r>
    </w:p>
    <w:p w14:paraId="69E24D23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związku z rozpoczęciem stosowania z dniem 25 maja 2018 r. Rozporządzenia Parlamentu Europejskiego i Rady (UE) 2016/679 z 27 kwietnia 2016 r. w sprawie ochrony osób fizycznych w związku z przetwarzaniem danych osobowych i w sprawie </w:t>
      </w:r>
      <w:r w:rsidR="009E5F24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swobodnego przepływu takich danych oraz uchylenia dyrektywy 95/46/WE (ogólne </w:t>
      </w:r>
      <w:r w:rsidR="007A044A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rozporządzenie o ochronie danych, dalej: RODO) informujemy, iż na podstawie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art. 13 RODO od dnia 25 maja 2018 r. wszystkim osobom, których dane osobowe będą udostępnione </w:t>
      </w:r>
      <w:r w:rsidR="006E4FD8" w:rsidRPr="00A20E84">
        <w:rPr>
          <w:rFonts w:ascii="Calibri" w:hAnsi="Calibri" w:cs="Calibri"/>
          <w:sz w:val="24"/>
          <w:szCs w:val="24"/>
        </w:rPr>
        <w:t xml:space="preserve">Fundacji </w:t>
      </w:r>
      <w:r w:rsidR="00B35BAF" w:rsidRPr="00A20E84">
        <w:rPr>
          <w:rFonts w:ascii="Calibri" w:hAnsi="Calibri" w:cs="Calibri"/>
          <w:sz w:val="24"/>
          <w:szCs w:val="24"/>
        </w:rPr>
        <w:t>„</w:t>
      </w:r>
      <w:r w:rsidR="006E4FD8" w:rsidRPr="00A20E84">
        <w:rPr>
          <w:rFonts w:ascii="Calibri" w:hAnsi="Calibri" w:cs="Calibri"/>
          <w:sz w:val="24"/>
          <w:szCs w:val="24"/>
        </w:rPr>
        <w:t>Merkury</w:t>
      </w:r>
      <w:r w:rsidR="00B35BAF" w:rsidRPr="00A20E84">
        <w:rPr>
          <w:rFonts w:ascii="Calibri" w:hAnsi="Calibri" w:cs="Calibri"/>
          <w:sz w:val="24"/>
          <w:szCs w:val="24"/>
        </w:rPr>
        <w:t>”</w:t>
      </w:r>
      <w:r w:rsidRPr="00A20E84">
        <w:rPr>
          <w:rFonts w:ascii="Calibri" w:hAnsi="Calibri" w:cs="Calibri"/>
          <w:sz w:val="24"/>
          <w:szCs w:val="24"/>
        </w:rPr>
        <w:t xml:space="preserve"> (wybrany Operator); w związku z realizacją niniejszej Umowy będą przysługiwały określone poniżej prawa związane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 przetwarzaniem danych osobowych przez </w:t>
      </w:r>
      <w:r w:rsidR="006E4FD8" w:rsidRPr="00A20E84">
        <w:rPr>
          <w:rFonts w:ascii="Calibri" w:hAnsi="Calibri" w:cs="Calibri"/>
          <w:sz w:val="24"/>
          <w:szCs w:val="24"/>
        </w:rPr>
        <w:t xml:space="preserve">Fundację </w:t>
      </w:r>
      <w:r w:rsidR="00B35BAF" w:rsidRPr="00A20E84">
        <w:rPr>
          <w:rFonts w:ascii="Calibri" w:hAnsi="Calibri" w:cs="Calibri"/>
          <w:sz w:val="24"/>
          <w:szCs w:val="24"/>
        </w:rPr>
        <w:t>„</w:t>
      </w:r>
      <w:r w:rsidR="006E4FD8" w:rsidRPr="00A20E84">
        <w:rPr>
          <w:rFonts w:ascii="Calibri" w:hAnsi="Calibri" w:cs="Calibri"/>
          <w:sz w:val="24"/>
          <w:szCs w:val="24"/>
        </w:rPr>
        <w:t>Merkury</w:t>
      </w:r>
      <w:r w:rsidR="00B35BAF" w:rsidRPr="00A20E84">
        <w:rPr>
          <w:rFonts w:ascii="Calibri" w:hAnsi="Calibri" w:cs="Calibri"/>
          <w:sz w:val="24"/>
          <w:szCs w:val="24"/>
        </w:rPr>
        <w:t>”</w:t>
      </w:r>
      <w:r w:rsidR="006E4FD8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>(wybrany Operator): 1. Dane osobowe przetwarzane będą w celu realizacji Rządowego Programu</w:t>
      </w:r>
      <w:r w:rsidR="006E4FD8" w:rsidRPr="00A20E84">
        <w:rPr>
          <w:rFonts w:ascii="Calibri" w:hAnsi="Calibri" w:cs="Calibri"/>
          <w:sz w:val="24"/>
          <w:szCs w:val="24"/>
        </w:rPr>
        <w:t xml:space="preserve"> </w:t>
      </w:r>
      <w:r w:rsidR="00734466" w:rsidRPr="00A20E84">
        <w:rPr>
          <w:rFonts w:ascii="Calibri" w:hAnsi="Calibri" w:cs="Calibri"/>
          <w:sz w:val="24"/>
          <w:szCs w:val="24"/>
        </w:rPr>
        <w:t xml:space="preserve">Wielkopolskie Małe Inicjatywy </w:t>
      </w:r>
      <w:r w:rsidRPr="00A20E84">
        <w:rPr>
          <w:rFonts w:ascii="Calibri" w:hAnsi="Calibri" w:cs="Calibri"/>
          <w:sz w:val="24"/>
          <w:szCs w:val="24"/>
        </w:rPr>
        <w:t xml:space="preserve">oraz obowiązków wynikających z realizacji umowy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nr </w:t>
      </w:r>
      <w:r w:rsidR="006E4FD8" w:rsidRPr="00A20E84">
        <w:rPr>
          <w:rFonts w:ascii="Calibri" w:hAnsi="Calibri" w:cs="Calibri"/>
          <w:color w:val="auto"/>
          <w:sz w:val="24"/>
          <w:szCs w:val="24"/>
        </w:rPr>
        <w:t xml:space="preserve">20/III/2024 z dn. 08.04.2024 r. </w:t>
      </w:r>
      <w:r w:rsidRPr="00A20E84">
        <w:rPr>
          <w:rFonts w:ascii="Calibri" w:hAnsi="Calibri" w:cs="Calibri"/>
          <w:sz w:val="24"/>
          <w:szCs w:val="24"/>
        </w:rPr>
        <w:t xml:space="preserve">o realizację zadania publicznego, zleconego przez </w:t>
      </w:r>
      <w:r w:rsid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Narodowy Instytut Wolności – Centrum Rozwoju Społeczeństwa Obywatelskiego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ze środków Rządowego Programu Fundusz Inicjatyw Obywatelskich na lata 2021-2030 r. oraz przepisów prawa: Art. 6 ust 1 lit c) oraz art. 9 ust 2 lit b) oraz h) RODO,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a także art. 14 ust. 1 i 2 ustawy z dnia 24 kwietnia 2003 r. o działalności pożytku publicznego i o wolontariacie (dz. u. z 2016 r. poz. 239 i 395). </w:t>
      </w:r>
    </w:p>
    <w:p w14:paraId="29B61D18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Dane osobowe będą przechowywane przez okres 5 lat od dnia zakończenia zawartej umowy na realizację Małej Inicjatywy. </w:t>
      </w:r>
    </w:p>
    <w:p w14:paraId="4A86F257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Realizującym Małą Inicjatywę oraz odbiorcom działań przysługuje prawo dostępu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do treści danych oraz ich sprostowania, usunięcia lub ograniczenia przetwarzania,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a także prawo sprzeciwu, zażądania zaprzestania przetwarzania i przenoszenia danych, jak również prawo do cofnięcia zgody w dowolnym momencie oraz prawo </w:t>
      </w:r>
      <w:r w:rsidR="00EA5C0B">
        <w:rPr>
          <w:rFonts w:ascii="Calibri" w:hAnsi="Calibri" w:cs="Calibri"/>
          <w:sz w:val="24"/>
          <w:szCs w:val="24"/>
        </w:rPr>
        <w:br/>
      </w:r>
      <w:r w:rsidR="00EA5C0B">
        <w:rPr>
          <w:rFonts w:ascii="Calibri" w:hAnsi="Calibri" w:cs="Calibri"/>
          <w:sz w:val="24"/>
          <w:szCs w:val="24"/>
        </w:rPr>
        <w:br/>
      </w:r>
      <w:r w:rsidR="00EA5C0B">
        <w:rPr>
          <w:rFonts w:ascii="Calibri" w:hAnsi="Calibri" w:cs="Calibri"/>
          <w:sz w:val="24"/>
          <w:szCs w:val="24"/>
        </w:rPr>
        <w:lastRenderedPageBreak/>
        <w:br/>
      </w:r>
      <w:r w:rsidRPr="00A20E84">
        <w:rPr>
          <w:rFonts w:ascii="Calibri" w:hAnsi="Calibri" w:cs="Calibri"/>
          <w:sz w:val="24"/>
          <w:szCs w:val="24"/>
        </w:rPr>
        <w:t xml:space="preserve">do wniesienia skargi do organu nadzoru – Prezesa Urzędu Ochrony Danych Osobowych. </w:t>
      </w:r>
    </w:p>
    <w:p w14:paraId="360BDE87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ma prawo wniesienia skargi do UODO gdy uzna, iż przetwarzanie danych osobowych dotyczących narusza przepisy ogólnego rozporządzenia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 ochronie danych osobowych z dnia 27 kwietnia 2016 r. </w:t>
      </w:r>
    </w:p>
    <w:p w14:paraId="0064C29B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Podanie danych jest dobrowolne i uzyskane bezpośrednio od osoby, której dane dotyczą. </w:t>
      </w:r>
    </w:p>
    <w:p w14:paraId="348A5474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Dane udostępnione przez Wnioskodawcę będą podlegały udostępnieniu podmiotom trzecim tylko w celu realizacji zadań wynikających z przeprowadzania naboru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do </w:t>
      </w:r>
      <w:r w:rsidR="00B35BAF" w:rsidRPr="00A20E84">
        <w:rPr>
          <w:rFonts w:ascii="Calibri" w:hAnsi="Calibri" w:cs="Calibri"/>
          <w:sz w:val="24"/>
          <w:szCs w:val="24"/>
        </w:rPr>
        <w:t>projektu pt. „</w:t>
      </w:r>
      <w:r w:rsidR="00734466" w:rsidRPr="00A20E84">
        <w:rPr>
          <w:rFonts w:ascii="Calibri" w:hAnsi="Calibri" w:cs="Calibri"/>
          <w:sz w:val="24"/>
          <w:szCs w:val="24"/>
        </w:rPr>
        <w:t>Wielkopolskie Małe Inicjatywy</w:t>
      </w:r>
      <w:r w:rsidR="00B35BAF" w:rsidRPr="00A20E84">
        <w:rPr>
          <w:rFonts w:ascii="Calibri" w:hAnsi="Calibri" w:cs="Calibri"/>
          <w:sz w:val="24"/>
          <w:szCs w:val="24"/>
        </w:rPr>
        <w:t>”</w:t>
      </w:r>
      <w:r w:rsidR="00734466" w:rsidRPr="00A20E84">
        <w:rPr>
          <w:rFonts w:ascii="Calibri" w:hAnsi="Calibri" w:cs="Calibri"/>
          <w:sz w:val="24"/>
          <w:szCs w:val="24"/>
        </w:rPr>
        <w:t xml:space="preserve"> </w:t>
      </w:r>
      <w:r w:rsidRPr="00A20E84">
        <w:rPr>
          <w:rFonts w:ascii="Calibri" w:hAnsi="Calibri" w:cs="Calibri"/>
          <w:sz w:val="24"/>
          <w:szCs w:val="24"/>
        </w:rPr>
        <w:t xml:space="preserve">i w związku z wykonywaniem postanowień Regulaminu naboru, a w szczególności w celu komunikacji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z Wnioskodawcami</w:t>
      </w:r>
      <w:r w:rsidR="00B35BAF" w:rsidRPr="00A20E84">
        <w:rPr>
          <w:rFonts w:ascii="Calibri" w:hAnsi="Calibri" w:cs="Calibri"/>
          <w:sz w:val="24"/>
          <w:szCs w:val="24"/>
        </w:rPr>
        <w:t>.</w:t>
      </w:r>
      <w:r w:rsidRPr="00A20E84">
        <w:rPr>
          <w:rFonts w:ascii="Calibri" w:hAnsi="Calibri" w:cs="Calibri"/>
          <w:sz w:val="24"/>
          <w:szCs w:val="24"/>
        </w:rPr>
        <w:t xml:space="preserve"> Odbiorcami danych mogą być również instytucje upoważnione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z mocy prawa. </w:t>
      </w:r>
    </w:p>
    <w:p w14:paraId="39D6BD0F" w14:textId="77777777" w:rsidR="00497560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Dane uczestnika nie będą przetwarzane w sposób zautomatyzowany w tym również w formie profilowania. </w:t>
      </w:r>
    </w:p>
    <w:p w14:paraId="7E1FC548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Administratorzy danych nie mają zamiaru przekazywać danych osobowych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>do państwa trzeciego lub organizacji międzynarodowej.</w:t>
      </w:r>
    </w:p>
    <w:p w14:paraId="23E05D62" w14:textId="77777777" w:rsidR="007A044A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Administratorzy dołożą wszelkich starań, aby zapewnić wszelkie środki fizycznej, technicznej i organizacyjnej ochrony danych osobowych przed ich przypadkowym czy umyślnym zniszczeniem, przypadkową utratą, zmianą, nieuprawnionym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ujawnieniem, wykorzystaniem czy dostępem - zgodnie ze wszystkimi obowiązującymi przepisami. </w:t>
      </w:r>
    </w:p>
    <w:p w14:paraId="716B46C0" w14:textId="77777777" w:rsidR="00734466" w:rsidRPr="00A20E84" w:rsidRDefault="004A679D" w:rsidP="00A20E84">
      <w:pPr>
        <w:pStyle w:val="Akapitzlist"/>
        <w:numPr>
          <w:ilvl w:val="0"/>
          <w:numId w:val="18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ma obowiązek podpisania z Operatorem umowy powierzenia przetwarzania danych osobowych osób realizujących działania w Małej Inicjatywie oraz odbiorców tych działań. Operator jest Administratorem danych, które powierza Wnioskodawcy. </w:t>
      </w:r>
    </w:p>
    <w:p w14:paraId="3B861EE6" w14:textId="77777777" w:rsidR="00A20E84" w:rsidRPr="00A20E84" w:rsidRDefault="00A20E84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235C2DCE" w14:textId="77777777" w:rsidR="00734466" w:rsidRPr="00A20E84" w:rsidRDefault="004A679D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B35BAF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6</w:t>
      </w:r>
      <w:r w:rsidRPr="00A20E84">
        <w:rPr>
          <w:rFonts w:ascii="Calibri" w:hAnsi="Calibri" w:cs="Calibri"/>
          <w:b/>
          <w:sz w:val="24"/>
          <w:szCs w:val="24"/>
        </w:rPr>
        <w:t xml:space="preserve"> Forma pisemna oświadczeń</w:t>
      </w:r>
    </w:p>
    <w:p w14:paraId="2255FFEB" w14:textId="77777777" w:rsidR="00734466" w:rsidRPr="00A20E84" w:rsidRDefault="004A679D" w:rsidP="00A20E84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Wszelkie zmiany, uzupełnienia i oświadczenia składane w związku z niniejszą umową, nieuregulowane w Regulaminie uczestnictwa, wymagają pod rygorem nieważności formy pisemnej. </w:t>
      </w:r>
    </w:p>
    <w:p w14:paraId="5847AA2B" w14:textId="77777777" w:rsidR="00734466" w:rsidRPr="00A20E84" w:rsidRDefault="004A679D" w:rsidP="00A20E84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Korespondencja powinna być kierowana na adres Operatora lub e-mail </w:t>
      </w:r>
      <w:r w:rsidR="00734466" w:rsidRPr="00A20E84">
        <w:rPr>
          <w:rFonts w:ascii="Calibri" w:hAnsi="Calibri" w:cs="Calibri"/>
          <w:sz w:val="24"/>
          <w:szCs w:val="24"/>
        </w:rPr>
        <w:t xml:space="preserve">wskazany  </w:t>
      </w:r>
      <w:r w:rsidR="00B35BAF" w:rsidRPr="00A20E84">
        <w:rPr>
          <w:rFonts w:ascii="Calibri" w:hAnsi="Calibri" w:cs="Calibri"/>
          <w:sz w:val="24"/>
          <w:szCs w:val="24"/>
        </w:rPr>
        <w:br/>
        <w:t xml:space="preserve">w </w:t>
      </w:r>
      <w:r w:rsidR="00734466" w:rsidRPr="00A20E84">
        <w:rPr>
          <w:rFonts w:ascii="Calibri" w:hAnsi="Calibri" w:cs="Calibri"/>
          <w:sz w:val="24"/>
          <w:szCs w:val="24"/>
        </w:rPr>
        <w:t>§</w:t>
      </w:r>
      <w:r w:rsidR="00B35BAF" w:rsidRPr="00A20E84">
        <w:rPr>
          <w:rFonts w:ascii="Calibri" w:hAnsi="Calibri" w:cs="Calibri"/>
          <w:sz w:val="24"/>
          <w:szCs w:val="24"/>
        </w:rPr>
        <w:t xml:space="preserve"> </w:t>
      </w:r>
      <w:r w:rsidR="00734466" w:rsidRPr="00A20E84">
        <w:rPr>
          <w:rFonts w:ascii="Calibri" w:hAnsi="Calibri" w:cs="Calibri"/>
          <w:sz w:val="24"/>
          <w:szCs w:val="24"/>
        </w:rPr>
        <w:t xml:space="preserve">1 ust. 9. </w:t>
      </w:r>
    </w:p>
    <w:p w14:paraId="50581E9E" w14:textId="77777777" w:rsidR="00734466" w:rsidRPr="00A20E84" w:rsidRDefault="004A679D" w:rsidP="00A20E84">
      <w:pPr>
        <w:pStyle w:val="Akapitzlist"/>
        <w:numPr>
          <w:ilvl w:val="0"/>
          <w:numId w:val="3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Wszelkie wątpliwości związane z realizacją niniejszej umowy wyjaśniane będą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w formie pisemnej. </w:t>
      </w:r>
    </w:p>
    <w:p w14:paraId="5F9B7BEC" w14:textId="77777777" w:rsidR="00B35BAF" w:rsidRPr="00A20E84" w:rsidRDefault="00B35BAF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6AEDF57B" w14:textId="77777777" w:rsidR="00734466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B35BAF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7</w:t>
      </w:r>
      <w:r w:rsidRPr="00A20E84">
        <w:rPr>
          <w:rFonts w:ascii="Calibri" w:hAnsi="Calibri" w:cs="Calibri"/>
          <w:b/>
          <w:sz w:val="24"/>
          <w:szCs w:val="24"/>
        </w:rPr>
        <w:t xml:space="preserve"> Odpowiedzialność wobec osób trzecich</w:t>
      </w:r>
    </w:p>
    <w:p w14:paraId="45EF6D57" w14:textId="77777777" w:rsidR="00EA5C0B" w:rsidRDefault="004A679D" w:rsidP="00A20E84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Wnioskodawca ponosi wyłączną odpowiedzialność wobec osób trzecich za szkody powstałe w związku z realizacją projektu. </w:t>
      </w:r>
    </w:p>
    <w:p w14:paraId="0D426D9D" w14:textId="77777777" w:rsidR="00734466" w:rsidRPr="00EA5C0B" w:rsidRDefault="00EA5C0B" w:rsidP="00EA5C0B">
      <w:pPr>
        <w:spacing w:before="0" w:after="0"/>
        <w:jc w:val="both"/>
        <w:rPr>
          <w:rFonts w:ascii="Calibri" w:hAnsi="Calibri" w:cs="Calibri"/>
          <w:sz w:val="24"/>
          <w:szCs w:val="24"/>
        </w:rPr>
      </w:pPr>
      <w:r w:rsidRPr="00EA5C0B">
        <w:rPr>
          <w:rFonts w:ascii="Calibri" w:hAnsi="Calibri" w:cs="Calibri"/>
          <w:sz w:val="24"/>
          <w:szCs w:val="24"/>
        </w:rPr>
        <w:lastRenderedPageBreak/>
        <w:br/>
      </w:r>
    </w:p>
    <w:p w14:paraId="4873CCB1" w14:textId="77777777" w:rsidR="00734466" w:rsidRPr="00A20E84" w:rsidRDefault="004A679D" w:rsidP="00A20E84">
      <w:pPr>
        <w:pStyle w:val="Akapitzlist"/>
        <w:numPr>
          <w:ilvl w:val="0"/>
          <w:numId w:val="19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zakresie związanym z realizacją projektu, w tym z gromadzeniem, przetwarzaniem i przekazywaniem danych osobowych, a także wprowadzaniem </w:t>
      </w:r>
      <w:r w:rsidR="00B35BAF" w:rsidRPr="00A20E84">
        <w:rPr>
          <w:rFonts w:ascii="Calibri" w:hAnsi="Calibri" w:cs="Calibri"/>
          <w:sz w:val="24"/>
          <w:szCs w:val="24"/>
        </w:rPr>
        <w:t>ich do systemów informatycznych,</w:t>
      </w:r>
      <w:r w:rsidRPr="00A20E84">
        <w:rPr>
          <w:rFonts w:ascii="Calibri" w:hAnsi="Calibri" w:cs="Calibri"/>
          <w:sz w:val="24"/>
          <w:szCs w:val="24"/>
        </w:rPr>
        <w:t xml:space="preserve"> Operator odbiera stosowne oświadczenia, o zgodzie na gromadzenie, przetwarzanie i przekazywanie danych osobowych, od osób, których te dane dotyczą, zgodnie z definicją zawartą w Rozporządzeniu Parlamentu Europejskiego i Rady (UE) 2016/679 z dnia 27 kwietnia 2016 r. w sprawie ochrony osób fizycznych w związku z przetwarzaniem danych osobowych i w sprawie swobodnego przepływu takich danych oraz uchylenia dyrektywy 95/46/WE (ogólne rozporządzenie o ochronie danych). </w:t>
      </w:r>
    </w:p>
    <w:p w14:paraId="1D808608" w14:textId="77777777" w:rsidR="006E4FD8" w:rsidRPr="00A20E84" w:rsidRDefault="006E4FD8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</w:p>
    <w:p w14:paraId="66A2B1AD" w14:textId="77777777" w:rsidR="00734466" w:rsidRPr="00A20E84" w:rsidRDefault="004A679D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</w:t>
      </w:r>
      <w:r w:rsidR="00B35BAF" w:rsidRPr="00A20E84">
        <w:rPr>
          <w:rFonts w:ascii="Calibri" w:hAnsi="Calibri" w:cs="Calibri"/>
          <w:b/>
          <w:sz w:val="24"/>
          <w:szCs w:val="24"/>
        </w:rPr>
        <w:t xml:space="preserve"> </w:t>
      </w:r>
      <w:r w:rsidRPr="00A20E84">
        <w:rPr>
          <w:rFonts w:ascii="Calibri" w:hAnsi="Calibri" w:cs="Calibri"/>
          <w:b/>
          <w:sz w:val="24"/>
          <w:szCs w:val="24"/>
        </w:rPr>
        <w:t>1</w:t>
      </w:r>
      <w:r w:rsidR="00A20E84">
        <w:rPr>
          <w:rFonts w:ascii="Calibri" w:hAnsi="Calibri" w:cs="Calibri"/>
          <w:b/>
          <w:sz w:val="24"/>
          <w:szCs w:val="24"/>
        </w:rPr>
        <w:t>8</w:t>
      </w:r>
      <w:r w:rsidRPr="00A20E84">
        <w:rPr>
          <w:rFonts w:ascii="Calibri" w:hAnsi="Calibri" w:cs="Calibri"/>
          <w:b/>
          <w:sz w:val="24"/>
          <w:szCs w:val="24"/>
        </w:rPr>
        <w:t xml:space="preserve"> Postanowienia końcowe</w:t>
      </w:r>
    </w:p>
    <w:p w14:paraId="0A8732B6" w14:textId="77777777" w:rsidR="00497560" w:rsidRPr="00A20E84" w:rsidRDefault="004A679D" w:rsidP="00A20E84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W zakresie nieuregulowanym umową stosuje się odpowiednio przepisy prawa krajowego, w szczególności ustawy z dnia 23 kwietnia 1964 r. - Kodeks cywilny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(Dz. U. z 2014 r. poz. 121), ustawy z dnia 27 sierpnia 2009 r. o finansach publicznych </w:t>
      </w:r>
      <w:r w:rsidR="008C3D9B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(Dz. U. z 2013 r. poz. 885, z </w:t>
      </w:r>
      <w:proofErr w:type="spellStart"/>
      <w:r w:rsidRPr="00A20E84">
        <w:rPr>
          <w:rFonts w:ascii="Calibri" w:hAnsi="Calibri" w:cs="Calibri"/>
          <w:sz w:val="24"/>
          <w:szCs w:val="24"/>
        </w:rPr>
        <w:t>późn</w:t>
      </w:r>
      <w:proofErr w:type="spellEnd"/>
      <w:r w:rsidRPr="00A20E84">
        <w:rPr>
          <w:rFonts w:ascii="Calibri" w:hAnsi="Calibri" w:cs="Calibri"/>
          <w:sz w:val="24"/>
          <w:szCs w:val="24"/>
        </w:rPr>
        <w:t xml:space="preserve">. zm.), ustawy z dnia 24 kwietnia 2003 r. o działalności </w:t>
      </w:r>
      <w:r w:rsidR="00497560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pożytku publicznego i o wolontariacie (j.t. Dz. U. 2014 r., 1118), ustawy z dnia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29 września 1994 r. o rachunkowości (Dz. U. z 2013 r. poz. 330, z </w:t>
      </w:r>
      <w:proofErr w:type="spellStart"/>
      <w:r w:rsidRPr="00A20E84">
        <w:rPr>
          <w:rFonts w:ascii="Calibri" w:hAnsi="Calibri" w:cs="Calibri"/>
          <w:sz w:val="24"/>
          <w:szCs w:val="24"/>
        </w:rPr>
        <w:t>późn</w:t>
      </w:r>
      <w:proofErr w:type="spellEnd"/>
      <w:r w:rsidRPr="00A20E84">
        <w:rPr>
          <w:rFonts w:ascii="Calibri" w:hAnsi="Calibri" w:cs="Calibri"/>
          <w:sz w:val="24"/>
          <w:szCs w:val="24"/>
        </w:rPr>
        <w:t xml:space="preserve">. zm.),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oraz ustawy z dnia 29 stycznia 2004 Prawo zamówień publicznych (Dz. U. z 2013 r. poz. 907, z </w:t>
      </w:r>
      <w:proofErr w:type="spellStart"/>
      <w:r w:rsidRPr="00A20E84">
        <w:rPr>
          <w:rFonts w:ascii="Calibri" w:hAnsi="Calibri" w:cs="Calibri"/>
          <w:sz w:val="24"/>
          <w:szCs w:val="24"/>
        </w:rPr>
        <w:t>późn</w:t>
      </w:r>
      <w:proofErr w:type="spellEnd"/>
      <w:r w:rsidRPr="00A20E84">
        <w:rPr>
          <w:rFonts w:ascii="Calibri" w:hAnsi="Calibri" w:cs="Calibri"/>
          <w:sz w:val="24"/>
          <w:szCs w:val="24"/>
        </w:rPr>
        <w:t xml:space="preserve">. zm.). </w:t>
      </w:r>
    </w:p>
    <w:p w14:paraId="7FB12311" w14:textId="77777777" w:rsidR="00734466" w:rsidRPr="00A20E84" w:rsidRDefault="004A679D" w:rsidP="00A20E84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Ewentualne spory powstałe w związku z zawarciem i wykonywaniem niniejszej umowy Strony będą starały się rozstrzygać polubownie. W przypadku braku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porozumienia spór zostanie poddany pod rozstrzygnięcie właściwego ze względu </w:t>
      </w:r>
      <w:r w:rsidR="00B35BAF" w:rsidRPr="00A20E84">
        <w:rPr>
          <w:rFonts w:ascii="Calibri" w:hAnsi="Calibri" w:cs="Calibri"/>
          <w:sz w:val="24"/>
          <w:szCs w:val="24"/>
        </w:rPr>
        <w:br/>
      </w:r>
      <w:r w:rsidRPr="00A20E84">
        <w:rPr>
          <w:rFonts w:ascii="Calibri" w:hAnsi="Calibri" w:cs="Calibri"/>
          <w:sz w:val="24"/>
          <w:szCs w:val="24"/>
        </w:rPr>
        <w:t xml:space="preserve">na siedzibę Operatora sądu powszechnego. </w:t>
      </w:r>
    </w:p>
    <w:p w14:paraId="499B30CC" w14:textId="77777777" w:rsidR="00734466" w:rsidRPr="00A20E84" w:rsidRDefault="004A679D" w:rsidP="00A20E84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Umowa niniejsza została sporządzona w dwóch jednobrzmiących egzemplarzach, jeden egzemplarz dla Wnioskodawcy i jeden </w:t>
      </w:r>
      <w:r w:rsidR="00923D9B">
        <w:rPr>
          <w:rFonts w:ascii="Calibri" w:hAnsi="Calibri" w:cs="Calibri"/>
          <w:sz w:val="24"/>
          <w:szCs w:val="24"/>
        </w:rPr>
        <w:t xml:space="preserve">egzemplarz </w:t>
      </w:r>
      <w:r w:rsidRPr="00A20E84">
        <w:rPr>
          <w:rFonts w:ascii="Calibri" w:hAnsi="Calibri" w:cs="Calibri"/>
          <w:sz w:val="24"/>
          <w:szCs w:val="24"/>
        </w:rPr>
        <w:t xml:space="preserve">dla Operatora. </w:t>
      </w:r>
    </w:p>
    <w:p w14:paraId="61ABD20E" w14:textId="77777777" w:rsidR="00B35BAF" w:rsidRPr="00A20E84" w:rsidRDefault="004A679D" w:rsidP="00A20E84">
      <w:pPr>
        <w:pStyle w:val="Akapitzlist"/>
        <w:numPr>
          <w:ilvl w:val="0"/>
          <w:numId w:val="20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 xml:space="preserve">Jeśli strony nie postanowią inaczej umowa obowiązuje do dnia otrzymania przez Wnioskodawcę potwierdzenia w formie pisemnej ostatecznego rozliczenia projektu. </w:t>
      </w:r>
    </w:p>
    <w:p w14:paraId="17A65C06" w14:textId="77777777" w:rsidR="00B35BAF" w:rsidRPr="00A20E84" w:rsidRDefault="00B35BAF" w:rsidP="00A20E8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</w:p>
    <w:p w14:paraId="64250C19" w14:textId="77777777" w:rsidR="00B35BAF" w:rsidRPr="00A20E84" w:rsidRDefault="00B35BAF" w:rsidP="00A20E84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§ 1</w:t>
      </w:r>
      <w:r w:rsidR="00A20E84">
        <w:rPr>
          <w:rFonts w:ascii="Calibri" w:hAnsi="Calibri" w:cs="Calibri"/>
          <w:b/>
          <w:sz w:val="24"/>
          <w:szCs w:val="24"/>
        </w:rPr>
        <w:t>9</w:t>
      </w:r>
      <w:r w:rsidRPr="00A20E84">
        <w:rPr>
          <w:rFonts w:ascii="Calibri" w:hAnsi="Calibri" w:cs="Calibri"/>
          <w:b/>
          <w:sz w:val="24"/>
          <w:szCs w:val="24"/>
        </w:rPr>
        <w:t xml:space="preserve"> Załączniki</w:t>
      </w:r>
    </w:p>
    <w:p w14:paraId="7C4E0494" w14:textId="77777777" w:rsidR="00B35BAF" w:rsidRPr="00A20E84" w:rsidRDefault="00B35BAF" w:rsidP="00A20E84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Wniosek wg wzoru Załącznika nr 1 do Regulaminu, w wersji papierowej podpisany przez osoby uprawnione, stanowiący Załącznik nr 1 do niniejszej umowy;</w:t>
      </w:r>
    </w:p>
    <w:p w14:paraId="58129860" w14:textId="77777777" w:rsidR="00B35BAF" w:rsidRPr="00A20E84" w:rsidRDefault="00B35BAF" w:rsidP="00A20E84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Karta negocjacji wg wzoru Załącznika nr 5 do Regulaminu, stanowiąca Załącznik nr 2 do niniejszej umowy;</w:t>
      </w:r>
    </w:p>
    <w:p w14:paraId="5C6C8965" w14:textId="77777777" w:rsidR="00B35BAF" w:rsidRPr="00A20E84" w:rsidRDefault="00B35BAF" w:rsidP="00A20E84">
      <w:pPr>
        <w:pStyle w:val="Akapitzlist"/>
        <w:numPr>
          <w:ilvl w:val="2"/>
          <w:numId w:val="6"/>
        </w:numPr>
        <w:spacing w:before="0" w:after="0"/>
        <w:ind w:left="426" w:hanging="426"/>
        <w:jc w:val="both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4"/>
          <w:szCs w:val="24"/>
        </w:rPr>
        <w:t>Umowa powierzenia przetwarzania danych osobowych i wizerunku wg wzoru Załącznika nr 9 do Regulaminu, stanowiąca Załącznik nr 3 do niniejszej umowy.</w:t>
      </w:r>
    </w:p>
    <w:p w14:paraId="4ADFBE75" w14:textId="77777777" w:rsidR="00B35BAF" w:rsidRPr="00A20E84" w:rsidRDefault="00B35BAF" w:rsidP="00A20E84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049A7562" w14:textId="77777777" w:rsidR="00734466" w:rsidRDefault="00734466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3495F324" w14:textId="77777777" w:rsidR="00EA5C0B" w:rsidRDefault="00EA5C0B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79D6AF1" w14:textId="77777777" w:rsidR="00EA5C0B" w:rsidRDefault="00EA5C0B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6D1C8899" w14:textId="77777777" w:rsidR="00EA5C0B" w:rsidRPr="00A20E84" w:rsidRDefault="00EA5C0B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AB148E5" w14:textId="77777777" w:rsidR="006E4FD8" w:rsidRPr="00A20E84" w:rsidRDefault="006E4FD8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E466802" w14:textId="77777777" w:rsidR="00735B52" w:rsidRPr="00A20E84" w:rsidRDefault="006E4FD8" w:rsidP="00A20E84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 w:rsidRPr="00A20E84">
        <w:rPr>
          <w:rFonts w:ascii="Calibri" w:hAnsi="Calibri" w:cs="Calibri"/>
          <w:b/>
          <w:sz w:val="24"/>
          <w:szCs w:val="24"/>
        </w:rPr>
        <w:t>O</w:t>
      </w:r>
      <w:r w:rsidR="00735B52" w:rsidRPr="00A20E84">
        <w:rPr>
          <w:rFonts w:ascii="Calibri" w:hAnsi="Calibri" w:cs="Calibri"/>
          <w:b/>
          <w:sz w:val="24"/>
          <w:szCs w:val="24"/>
        </w:rPr>
        <w:t>perator</w:t>
      </w:r>
      <w:r w:rsidR="00735B52" w:rsidRPr="00A20E84">
        <w:rPr>
          <w:rFonts w:ascii="Calibri" w:hAnsi="Calibri" w:cs="Calibri"/>
          <w:sz w:val="24"/>
          <w:szCs w:val="24"/>
        </w:rPr>
        <w:t>:</w:t>
      </w:r>
      <w:r w:rsidRPr="00A20E84">
        <w:rPr>
          <w:rFonts w:ascii="Calibri" w:hAnsi="Calibri" w:cs="Calibri"/>
          <w:b/>
          <w:sz w:val="24"/>
          <w:szCs w:val="24"/>
        </w:rPr>
        <w:tab/>
      </w:r>
      <w:r w:rsidRPr="00A20E84">
        <w:rPr>
          <w:rFonts w:ascii="Calibri" w:hAnsi="Calibri" w:cs="Calibri"/>
          <w:b/>
          <w:sz w:val="24"/>
          <w:szCs w:val="24"/>
        </w:rPr>
        <w:tab/>
      </w:r>
      <w:r w:rsidRPr="00A20E84">
        <w:rPr>
          <w:rFonts w:ascii="Calibri" w:hAnsi="Calibri" w:cs="Calibri"/>
          <w:b/>
          <w:sz w:val="24"/>
          <w:szCs w:val="24"/>
        </w:rPr>
        <w:tab/>
      </w:r>
      <w:r w:rsidRPr="00A20E84">
        <w:rPr>
          <w:rFonts w:ascii="Calibri" w:hAnsi="Calibri" w:cs="Calibri"/>
          <w:b/>
          <w:sz w:val="24"/>
          <w:szCs w:val="24"/>
        </w:rPr>
        <w:tab/>
      </w:r>
      <w:r w:rsidRPr="00A20E84">
        <w:rPr>
          <w:rFonts w:ascii="Calibri" w:hAnsi="Calibri" w:cs="Calibri"/>
          <w:b/>
          <w:sz w:val="24"/>
          <w:szCs w:val="24"/>
        </w:rPr>
        <w:tab/>
      </w:r>
    </w:p>
    <w:p w14:paraId="6E110770" w14:textId="77777777" w:rsidR="00735B52" w:rsidRPr="00A20E84" w:rsidRDefault="00735B52" w:rsidP="00A20E84">
      <w:pPr>
        <w:spacing w:before="0" w:after="0"/>
        <w:rPr>
          <w:rFonts w:ascii="Calibri" w:hAnsi="Calibri" w:cs="Calibri"/>
          <w:sz w:val="20"/>
          <w:szCs w:val="20"/>
        </w:rPr>
      </w:pPr>
    </w:p>
    <w:p w14:paraId="1E57577D" w14:textId="77777777" w:rsidR="00735B52" w:rsidRPr="00A20E84" w:rsidRDefault="00735B52" w:rsidP="00A20E84">
      <w:pPr>
        <w:spacing w:before="0" w:after="0"/>
        <w:rPr>
          <w:rFonts w:ascii="Calibri" w:hAnsi="Calibri" w:cs="Calibri"/>
          <w:sz w:val="20"/>
          <w:szCs w:val="20"/>
        </w:rPr>
      </w:pPr>
    </w:p>
    <w:p w14:paraId="17C41D5F" w14:textId="77777777" w:rsidR="00735B52" w:rsidRPr="00A20E84" w:rsidRDefault="00735B52" w:rsidP="00A20E84">
      <w:pPr>
        <w:spacing w:before="0" w:after="0"/>
        <w:rPr>
          <w:rFonts w:ascii="Calibri" w:hAnsi="Calibri" w:cs="Calibri"/>
          <w:sz w:val="24"/>
          <w:szCs w:val="24"/>
        </w:rPr>
      </w:pPr>
      <w:r w:rsidRPr="00A20E84">
        <w:rPr>
          <w:rFonts w:ascii="Calibri" w:hAnsi="Calibri" w:cs="Calibri"/>
          <w:sz w:val="20"/>
          <w:szCs w:val="20"/>
        </w:rPr>
        <w:t>………………………………………………..</w:t>
      </w:r>
    </w:p>
    <w:p w14:paraId="59A77983" w14:textId="77777777" w:rsidR="00735B52" w:rsidRPr="00A20E84" w:rsidRDefault="00735B52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08ED72AE" w14:textId="77777777" w:rsidR="00735B52" w:rsidRPr="00A20E84" w:rsidRDefault="00735B52" w:rsidP="00A20E84">
      <w:pPr>
        <w:spacing w:before="0" w:after="0"/>
        <w:ind w:left="360"/>
        <w:rPr>
          <w:rFonts w:ascii="Calibri" w:hAnsi="Calibri" w:cs="Calibri"/>
        </w:rPr>
      </w:pPr>
      <w:r w:rsidRPr="00A20E84">
        <w:rPr>
          <w:rFonts w:ascii="Calibri" w:hAnsi="Calibri" w:cs="Calibri"/>
          <w:b/>
          <w:sz w:val="24"/>
          <w:szCs w:val="24"/>
        </w:rPr>
        <w:t>Wnioskodawca</w:t>
      </w:r>
      <w:r w:rsidRPr="00A20E84">
        <w:rPr>
          <w:rFonts w:ascii="Calibri" w:hAnsi="Calibri" w:cs="Calibri"/>
          <w:sz w:val="24"/>
          <w:szCs w:val="24"/>
        </w:rPr>
        <w:t xml:space="preserve"> </w:t>
      </w:r>
      <w:r w:rsidR="008C3D9B" w:rsidRPr="00A20E84">
        <w:rPr>
          <w:rFonts w:ascii="Calibri" w:hAnsi="Calibri" w:cs="Calibri"/>
          <w:i/>
          <w:sz w:val="24"/>
          <w:szCs w:val="24"/>
        </w:rPr>
        <w:t>(</w:t>
      </w:r>
      <w:r w:rsidR="008C3D9B" w:rsidRPr="00A20E84">
        <w:rPr>
          <w:rFonts w:ascii="Calibri" w:hAnsi="Calibri" w:cs="Calibri"/>
          <w:sz w:val="24"/>
          <w:szCs w:val="24"/>
        </w:rPr>
        <w:t>p</w:t>
      </w:r>
      <w:r w:rsidR="008C3D9B" w:rsidRPr="00A20E84">
        <w:rPr>
          <w:rFonts w:ascii="Calibri" w:hAnsi="Calibri" w:cs="Calibri"/>
          <w:i/>
        </w:rPr>
        <w:t>odpisy osób, zgodnie z reprezentacją</w:t>
      </w:r>
      <w:r w:rsidRPr="00A20E84">
        <w:rPr>
          <w:rFonts w:ascii="Calibri" w:hAnsi="Calibri" w:cs="Calibri"/>
          <w:i/>
        </w:rPr>
        <w:t>)</w:t>
      </w:r>
      <w:r w:rsidRPr="00A20E84">
        <w:rPr>
          <w:rFonts w:ascii="Calibri" w:hAnsi="Calibri" w:cs="Calibri"/>
        </w:rPr>
        <w:t>:</w:t>
      </w:r>
    </w:p>
    <w:p w14:paraId="185539C1" w14:textId="77777777" w:rsidR="0044652A" w:rsidRPr="00A20E84" w:rsidRDefault="0044652A" w:rsidP="00A20E84">
      <w:pPr>
        <w:spacing w:before="0" w:after="0"/>
        <w:ind w:left="360"/>
        <w:rPr>
          <w:rFonts w:ascii="Calibri" w:hAnsi="Calibri" w:cs="Calibri"/>
          <w:color w:val="auto"/>
        </w:rPr>
      </w:pPr>
    </w:p>
    <w:p w14:paraId="189571F7" w14:textId="77777777" w:rsidR="00735B52" w:rsidRPr="00A20E84" w:rsidRDefault="00735B52" w:rsidP="00A20E84">
      <w:pPr>
        <w:spacing w:before="0" w:after="0"/>
        <w:rPr>
          <w:rFonts w:ascii="Calibri" w:hAnsi="Calibri" w:cs="Calibri"/>
          <w:sz w:val="20"/>
          <w:szCs w:val="20"/>
        </w:rPr>
      </w:pPr>
    </w:p>
    <w:p w14:paraId="3841C3D5" w14:textId="77777777" w:rsidR="00735B52" w:rsidRPr="00A20E84" w:rsidRDefault="00735B52" w:rsidP="00A20E84">
      <w:pPr>
        <w:spacing w:before="0" w:after="0"/>
        <w:rPr>
          <w:rFonts w:ascii="Calibri" w:hAnsi="Calibri" w:cs="Calibri"/>
          <w:sz w:val="20"/>
          <w:szCs w:val="20"/>
        </w:rPr>
      </w:pPr>
      <w:r w:rsidRPr="00A20E84">
        <w:rPr>
          <w:rFonts w:ascii="Calibri" w:hAnsi="Calibri" w:cs="Calibri"/>
          <w:sz w:val="20"/>
          <w:szCs w:val="20"/>
        </w:rPr>
        <w:t>………………………………………………..</w:t>
      </w:r>
      <w:r w:rsidRPr="00A20E84">
        <w:rPr>
          <w:rFonts w:ascii="Calibri" w:hAnsi="Calibri" w:cs="Calibri"/>
          <w:sz w:val="20"/>
          <w:szCs w:val="20"/>
        </w:rPr>
        <w:tab/>
        <w:t xml:space="preserve">   ………………………………………………..</w:t>
      </w:r>
      <w:r w:rsidRPr="00A20E84">
        <w:rPr>
          <w:rFonts w:ascii="Calibri" w:hAnsi="Calibri" w:cs="Calibri"/>
          <w:sz w:val="20"/>
          <w:szCs w:val="20"/>
        </w:rPr>
        <w:tab/>
        <w:t xml:space="preserve">      ………………………………………………..</w:t>
      </w:r>
    </w:p>
    <w:p w14:paraId="4E029792" w14:textId="77777777" w:rsidR="006E4FD8" w:rsidRPr="00A20E84" w:rsidRDefault="006E4FD8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547DAA08" w14:textId="77777777" w:rsidR="006E4FD8" w:rsidRPr="00A20E84" w:rsidRDefault="006E4FD8" w:rsidP="00A20E8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sectPr w:rsidR="006E4FD8" w:rsidRPr="00A20E84" w:rsidSect="00735616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76F1B4" w14:textId="77777777" w:rsidR="0078199A" w:rsidRDefault="0078199A">
      <w:pPr>
        <w:spacing w:before="0" w:after="0" w:line="240" w:lineRule="auto"/>
      </w:pPr>
      <w:r>
        <w:separator/>
      </w:r>
    </w:p>
  </w:endnote>
  <w:endnote w:type="continuationSeparator" w:id="0">
    <w:p w14:paraId="55D361BC" w14:textId="77777777" w:rsidR="0078199A" w:rsidRDefault="0078199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419108" w14:textId="77777777" w:rsidR="00181217" w:rsidRDefault="0018121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3E174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515DE6A1" wp14:editId="1A6584BC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923D9B">
      <w:rPr>
        <w:noProof/>
        <w:color w:val="FFFFFF" w:themeColor="background1"/>
        <w:lang w:bidi="pl-PL"/>
      </w:rPr>
      <w:t>10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B54AF5" w14:textId="77777777" w:rsidR="00181217" w:rsidRDefault="0018121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B21590" w14:textId="77777777" w:rsidR="0078199A" w:rsidRDefault="0078199A">
      <w:pPr>
        <w:spacing w:before="0" w:after="0" w:line="240" w:lineRule="auto"/>
      </w:pPr>
      <w:r>
        <w:separator/>
      </w:r>
    </w:p>
  </w:footnote>
  <w:footnote w:type="continuationSeparator" w:id="0">
    <w:p w14:paraId="5EAE3E1D" w14:textId="77777777" w:rsidR="0078199A" w:rsidRDefault="0078199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6A0590" w14:textId="77777777" w:rsidR="00181217" w:rsidRDefault="0018121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0B515" w14:textId="2F0ABA32" w:rsidR="00CF1BB3" w:rsidRDefault="00181217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4995E19C" wp14:editId="5BE5F37B">
              <wp:simplePos x="0" y="0"/>
              <wp:positionH relativeFrom="margin">
                <wp:align>center</wp:align>
              </wp:positionH>
              <wp:positionV relativeFrom="paragraph">
                <wp:posOffset>-304800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728160440" name="Obraz 72816044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14542576" name="Obraz 714542576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46738847" name="Obraz 2146738847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09934386" name="Obraz 1209934386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C10AD30" id="Grupa 3" o:spid="_x0000_s1026" style="position:absolute;margin-left:0;margin-top:-24pt;width:428.75pt;height:68pt;z-index:251671552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4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Mj1FcbJ4t8KQeJIPCdx4i0qDxXd6NJrVn4&#10;ebUEXVLvSUk8uTVhozeXI0azqybhG53AqTuXCj0309dN9vvJlKMVeUoxW15NJXva127btL1djsqK&#10;QEEZBBHqCMc9OfelyPWgoKKTI9R+dLQD0309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TA9B+VGB6D8qW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728160440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">
                <v:imagedata r:id="rId5" o:title=""/>
              </v:shape>
              <v:shape id="Obraz 714542576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">
                <v:imagedata r:id="rId6" o:title=""/>
              </v:shape>
              <v:shape id="Obraz 2146738847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">
                <v:imagedata r:id="rId7" o:title=""/>
              </v:shape>
              <v:shape id="Obraz 1209934386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">
                <v:imagedata r:id="rId8" o:title=""/>
              </v:shape>
              <w10:wrap anchorx="margin"/>
            </v:group>
          </w:pict>
        </mc:Fallback>
      </mc:AlternateContent>
    </w:r>
  </w:p>
  <w:p w14:paraId="1DAFA0B3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DEE416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3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547FE0"/>
    <w:multiLevelType w:val="hybridMultilevel"/>
    <w:tmpl w:val="189C90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0" w15:restartNumberingAfterBreak="0">
    <w:nsid w:val="311C2C74"/>
    <w:multiLevelType w:val="hybridMultilevel"/>
    <w:tmpl w:val="79C4E9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61664B6"/>
    <w:multiLevelType w:val="hybridMultilevel"/>
    <w:tmpl w:val="AE00E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6EF3977"/>
    <w:multiLevelType w:val="hybridMultilevel"/>
    <w:tmpl w:val="7C5656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7398397">
    <w:abstractNumId w:val="1"/>
  </w:num>
  <w:num w:numId="2" w16cid:durableId="945890752">
    <w:abstractNumId w:val="0"/>
  </w:num>
  <w:num w:numId="3" w16cid:durableId="948125164">
    <w:abstractNumId w:val="6"/>
  </w:num>
  <w:num w:numId="4" w16cid:durableId="414326700">
    <w:abstractNumId w:val="14"/>
  </w:num>
  <w:num w:numId="5" w16cid:durableId="744490991">
    <w:abstractNumId w:val="15"/>
  </w:num>
  <w:num w:numId="6" w16cid:durableId="1414157874">
    <w:abstractNumId w:val="16"/>
  </w:num>
  <w:num w:numId="7" w16cid:durableId="877475151">
    <w:abstractNumId w:val="9"/>
  </w:num>
  <w:num w:numId="8" w16cid:durableId="1004165649">
    <w:abstractNumId w:val="11"/>
  </w:num>
  <w:num w:numId="9" w16cid:durableId="187447601">
    <w:abstractNumId w:val="8"/>
  </w:num>
  <w:num w:numId="10" w16cid:durableId="531915048">
    <w:abstractNumId w:val="5"/>
  </w:num>
  <w:num w:numId="11" w16cid:durableId="1463385123">
    <w:abstractNumId w:val="21"/>
  </w:num>
  <w:num w:numId="12" w16cid:durableId="2025553205">
    <w:abstractNumId w:val="22"/>
  </w:num>
  <w:num w:numId="13" w16cid:durableId="1808165169">
    <w:abstractNumId w:val="3"/>
  </w:num>
  <w:num w:numId="14" w16cid:durableId="832381397">
    <w:abstractNumId w:val="18"/>
  </w:num>
  <w:num w:numId="15" w16cid:durableId="157619537">
    <w:abstractNumId w:val="4"/>
  </w:num>
  <w:num w:numId="16" w16cid:durableId="592130178">
    <w:abstractNumId w:val="20"/>
  </w:num>
  <w:num w:numId="17" w16cid:durableId="559025795">
    <w:abstractNumId w:val="23"/>
  </w:num>
  <w:num w:numId="18" w16cid:durableId="1743067128">
    <w:abstractNumId w:val="17"/>
  </w:num>
  <w:num w:numId="19" w16cid:durableId="628784561">
    <w:abstractNumId w:val="2"/>
  </w:num>
  <w:num w:numId="20" w16cid:durableId="265121387">
    <w:abstractNumId w:val="13"/>
  </w:num>
  <w:num w:numId="21" w16cid:durableId="1722242172">
    <w:abstractNumId w:val="12"/>
  </w:num>
  <w:num w:numId="22" w16cid:durableId="1673097710">
    <w:abstractNumId w:val="7"/>
  </w:num>
  <w:num w:numId="23" w16cid:durableId="1290436510">
    <w:abstractNumId w:val="19"/>
  </w:num>
  <w:num w:numId="24" w16cid:durableId="624428672">
    <w:abstractNumId w:val="10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63C6B"/>
    <w:rsid w:val="00073707"/>
    <w:rsid w:val="000748AA"/>
    <w:rsid w:val="000850E0"/>
    <w:rsid w:val="00091ADD"/>
    <w:rsid w:val="000B4468"/>
    <w:rsid w:val="000C19A6"/>
    <w:rsid w:val="00155D79"/>
    <w:rsid w:val="001638F6"/>
    <w:rsid w:val="00173AC4"/>
    <w:rsid w:val="00181217"/>
    <w:rsid w:val="00190307"/>
    <w:rsid w:val="001927C6"/>
    <w:rsid w:val="0019540C"/>
    <w:rsid w:val="001A2000"/>
    <w:rsid w:val="001C42F5"/>
    <w:rsid w:val="001E5857"/>
    <w:rsid w:val="001F3CBB"/>
    <w:rsid w:val="00236296"/>
    <w:rsid w:val="00243A28"/>
    <w:rsid w:val="002500CA"/>
    <w:rsid w:val="002645FC"/>
    <w:rsid w:val="00266B64"/>
    <w:rsid w:val="00282B83"/>
    <w:rsid w:val="002858A3"/>
    <w:rsid w:val="003209D6"/>
    <w:rsid w:val="00334A73"/>
    <w:rsid w:val="003422FF"/>
    <w:rsid w:val="00344F5A"/>
    <w:rsid w:val="00367161"/>
    <w:rsid w:val="00375D1E"/>
    <w:rsid w:val="0039193D"/>
    <w:rsid w:val="003D1AFF"/>
    <w:rsid w:val="003E6EF5"/>
    <w:rsid w:val="0044652A"/>
    <w:rsid w:val="00462D9B"/>
    <w:rsid w:val="00485AC8"/>
    <w:rsid w:val="004952C4"/>
    <w:rsid w:val="00496D0D"/>
    <w:rsid w:val="00497560"/>
    <w:rsid w:val="004A679D"/>
    <w:rsid w:val="004A7D7C"/>
    <w:rsid w:val="004C0293"/>
    <w:rsid w:val="004D2E04"/>
    <w:rsid w:val="004E2182"/>
    <w:rsid w:val="004E5CB5"/>
    <w:rsid w:val="0054178E"/>
    <w:rsid w:val="0054203F"/>
    <w:rsid w:val="00597101"/>
    <w:rsid w:val="005A1C5A"/>
    <w:rsid w:val="005C3A4E"/>
    <w:rsid w:val="005E026E"/>
    <w:rsid w:val="0062025A"/>
    <w:rsid w:val="00634059"/>
    <w:rsid w:val="00667AD5"/>
    <w:rsid w:val="00690EFD"/>
    <w:rsid w:val="00691AB6"/>
    <w:rsid w:val="006A68F8"/>
    <w:rsid w:val="006C64EF"/>
    <w:rsid w:val="006D7AA0"/>
    <w:rsid w:val="006E4FD8"/>
    <w:rsid w:val="007021DE"/>
    <w:rsid w:val="00705737"/>
    <w:rsid w:val="00732607"/>
    <w:rsid w:val="00734466"/>
    <w:rsid w:val="00735616"/>
    <w:rsid w:val="00735B52"/>
    <w:rsid w:val="0078199A"/>
    <w:rsid w:val="007A044A"/>
    <w:rsid w:val="007B515F"/>
    <w:rsid w:val="00844483"/>
    <w:rsid w:val="00872FB9"/>
    <w:rsid w:val="008909B6"/>
    <w:rsid w:val="008B5775"/>
    <w:rsid w:val="008C3D9B"/>
    <w:rsid w:val="008D1FE8"/>
    <w:rsid w:val="00923D9B"/>
    <w:rsid w:val="00934F1C"/>
    <w:rsid w:val="00953428"/>
    <w:rsid w:val="00960F08"/>
    <w:rsid w:val="00965B41"/>
    <w:rsid w:val="0097448A"/>
    <w:rsid w:val="009D11AB"/>
    <w:rsid w:val="009D2231"/>
    <w:rsid w:val="009E2BE4"/>
    <w:rsid w:val="009E5F24"/>
    <w:rsid w:val="00A122DB"/>
    <w:rsid w:val="00A20E84"/>
    <w:rsid w:val="00A562A9"/>
    <w:rsid w:val="00A66CCA"/>
    <w:rsid w:val="00AA484D"/>
    <w:rsid w:val="00AD165F"/>
    <w:rsid w:val="00B23F0D"/>
    <w:rsid w:val="00B35BAF"/>
    <w:rsid w:val="00B47B7A"/>
    <w:rsid w:val="00B646B8"/>
    <w:rsid w:val="00C80BD4"/>
    <w:rsid w:val="00CE16CD"/>
    <w:rsid w:val="00CF1BB3"/>
    <w:rsid w:val="00CF2EDC"/>
    <w:rsid w:val="00CF3A42"/>
    <w:rsid w:val="00D5413C"/>
    <w:rsid w:val="00D8541A"/>
    <w:rsid w:val="00DC07A3"/>
    <w:rsid w:val="00DE4ACE"/>
    <w:rsid w:val="00E11B8A"/>
    <w:rsid w:val="00E2232F"/>
    <w:rsid w:val="00EA5C0B"/>
    <w:rsid w:val="00EC7F7C"/>
    <w:rsid w:val="00F117DD"/>
    <w:rsid w:val="00F4223A"/>
    <w:rsid w:val="00F677F9"/>
    <w:rsid w:val="00F9214C"/>
    <w:rsid w:val="00FC1A38"/>
    <w:rsid w:val="00FD1504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2AAC014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7DD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1.png"/><Relationship Id="rId7" Type="http://schemas.openxmlformats.org/officeDocument/2006/relationships/image" Target="media/image10.png"/><Relationship Id="rId2" Type="http://schemas.openxmlformats.org/officeDocument/2006/relationships/image" Target="media/image7.png"/><Relationship Id="rId1" Type="http://schemas.openxmlformats.org/officeDocument/2006/relationships/image" Target="media/image3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07F1C0-D1D5-4429-B97F-EFA89B45E1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30</TotalTime>
  <Pages>11</Pages>
  <Words>3286</Words>
  <Characters>19720</Characters>
  <Application>Microsoft Office Word</Application>
  <DocSecurity>0</DocSecurity>
  <Lines>164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13</cp:revision>
  <dcterms:created xsi:type="dcterms:W3CDTF">2025-07-29T15:14:00Z</dcterms:created>
  <dcterms:modified xsi:type="dcterms:W3CDTF">2025-07-31T13:37:00Z</dcterms:modified>
  <cp:version/>
</cp:coreProperties>
</file>