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BBAF56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79426A27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03EF5A4D" w14:textId="77777777" w:rsidR="00735616" w:rsidRDefault="004A679D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8"/>
          <w:szCs w:val="28"/>
        </w:rPr>
        <w:t xml:space="preserve">UMOWA </w:t>
      </w:r>
      <w:r w:rsidR="00730A24">
        <w:rPr>
          <w:rFonts w:ascii="Calibri" w:hAnsi="Calibri" w:cs="Calibri"/>
          <w:b/>
          <w:sz w:val="28"/>
          <w:szCs w:val="28"/>
        </w:rPr>
        <w:t>PRZETWARZANIA DANYCH OSOBOWYCH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w ramach </w:t>
      </w:r>
      <w:r w:rsidR="00735616" w:rsidRPr="00735616">
        <w:rPr>
          <w:rFonts w:ascii="Calibri" w:hAnsi="Calibri" w:cs="Calibri"/>
          <w:b/>
          <w:sz w:val="28"/>
          <w:szCs w:val="28"/>
        </w:rPr>
        <w:t>projektu pt. „</w:t>
      </w:r>
      <w:r w:rsidRPr="00735616">
        <w:rPr>
          <w:rFonts w:ascii="Calibri" w:hAnsi="Calibri" w:cs="Calibri"/>
          <w:b/>
          <w:sz w:val="28"/>
          <w:szCs w:val="28"/>
        </w:rPr>
        <w:t>Wielkopolskie Małe Inicjatywy</w:t>
      </w:r>
      <w:r w:rsidR="00735616" w:rsidRPr="00735616">
        <w:rPr>
          <w:rFonts w:ascii="Calibri" w:hAnsi="Calibri" w:cs="Calibri"/>
          <w:b/>
          <w:sz w:val="28"/>
          <w:szCs w:val="28"/>
        </w:rPr>
        <w:t>”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finansowanego ze środków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>Rządowego Programu Fundusz Inicjatyw Obywatelskich na lata 2021-2030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1067E077" w14:textId="77777777" w:rsidR="00735616" w:rsidRDefault="00735616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</w:p>
    <w:p w14:paraId="7C1AFA50" w14:textId="77777777" w:rsidR="004A679D" w:rsidRPr="00730A24" w:rsidRDefault="00705737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z</w:t>
      </w:r>
      <w:r w:rsidR="004A679D" w:rsidRPr="00730A24">
        <w:rPr>
          <w:rFonts w:ascii="Calibri" w:hAnsi="Calibri" w:cs="Calibri"/>
          <w:sz w:val="24"/>
          <w:szCs w:val="24"/>
        </w:rPr>
        <w:t>awarta</w:t>
      </w:r>
      <w:r w:rsidR="00735616" w:rsidRPr="00730A24">
        <w:rPr>
          <w:rFonts w:ascii="Calibri" w:hAnsi="Calibri" w:cs="Calibri"/>
          <w:sz w:val="24"/>
          <w:szCs w:val="24"/>
        </w:rPr>
        <w:t xml:space="preserve"> </w:t>
      </w:r>
      <w:r w:rsidR="004A679D" w:rsidRPr="00730A24">
        <w:rPr>
          <w:rFonts w:ascii="Calibri" w:hAnsi="Calibri" w:cs="Calibri"/>
          <w:sz w:val="24"/>
          <w:szCs w:val="24"/>
        </w:rPr>
        <w:t>w Wałbrzychu</w:t>
      </w:r>
      <w:r w:rsidR="00735616" w:rsidRPr="00730A24">
        <w:rPr>
          <w:rFonts w:ascii="Calibri" w:hAnsi="Calibri" w:cs="Calibri"/>
          <w:sz w:val="24"/>
          <w:szCs w:val="24"/>
        </w:rPr>
        <w:t>,</w:t>
      </w:r>
      <w:r w:rsidR="004A679D" w:rsidRPr="00730A24">
        <w:rPr>
          <w:rFonts w:ascii="Calibri" w:hAnsi="Calibri" w:cs="Calibri"/>
          <w:sz w:val="24"/>
          <w:szCs w:val="24"/>
        </w:rPr>
        <w:t xml:space="preserve"> w dniu ……………………………. </w:t>
      </w:r>
    </w:p>
    <w:p w14:paraId="3201BB09" w14:textId="77777777" w:rsidR="004A679D" w:rsidRPr="00730A24" w:rsidRDefault="004A679D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pomiędzy: </w:t>
      </w:r>
    </w:p>
    <w:p w14:paraId="0771185F" w14:textId="77777777" w:rsidR="007B515F" w:rsidRPr="00730A24" w:rsidRDefault="00735616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Fundacją „Merkury” z siedzibą w Wałbrzychu </w:t>
      </w:r>
      <w:r w:rsidR="004C0293" w:rsidRPr="00730A24">
        <w:rPr>
          <w:rFonts w:ascii="Calibri" w:hAnsi="Calibri" w:cs="Calibri"/>
          <w:sz w:val="24"/>
          <w:szCs w:val="24"/>
        </w:rPr>
        <w:t xml:space="preserve">58-300 </w:t>
      </w:r>
      <w:r w:rsidRPr="00730A24">
        <w:rPr>
          <w:rFonts w:ascii="Calibri" w:hAnsi="Calibri" w:cs="Calibri"/>
          <w:sz w:val="24"/>
          <w:szCs w:val="24"/>
        </w:rPr>
        <w:t xml:space="preserve">przy ul. Beethovena 10, o numerze KRS: </w:t>
      </w:r>
      <w:r w:rsidRPr="00730A2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0000191584</w:t>
      </w:r>
      <w:r w:rsidRPr="00730A24">
        <w:rPr>
          <w:rFonts w:ascii="Calibri" w:hAnsi="Calibri" w:cs="Calibri"/>
          <w:sz w:val="24"/>
          <w:szCs w:val="24"/>
        </w:rPr>
        <w:t>, z</w:t>
      </w:r>
      <w:r w:rsidR="004A679D" w:rsidRPr="00730A24">
        <w:rPr>
          <w:rFonts w:ascii="Calibri" w:hAnsi="Calibri" w:cs="Calibri"/>
          <w:sz w:val="24"/>
          <w:szCs w:val="24"/>
        </w:rPr>
        <w:t xml:space="preserve">waną dalej </w:t>
      </w:r>
      <w:r w:rsidR="00730A24" w:rsidRPr="00730A24">
        <w:rPr>
          <w:rFonts w:ascii="Calibri" w:hAnsi="Calibri" w:cs="Calibri"/>
          <w:sz w:val="24"/>
          <w:szCs w:val="24"/>
        </w:rPr>
        <w:t>Administratorem</w:t>
      </w:r>
      <w:r w:rsidR="004A679D" w:rsidRPr="00730A24">
        <w:rPr>
          <w:rFonts w:ascii="Calibri" w:hAnsi="Calibri" w:cs="Calibri"/>
          <w:sz w:val="24"/>
          <w:szCs w:val="24"/>
        </w:rPr>
        <w:t xml:space="preserve">, reprezentowaną przez: </w:t>
      </w:r>
      <w:r w:rsidR="002858A3" w:rsidRPr="00730A24">
        <w:rPr>
          <w:rFonts w:ascii="Calibri" w:hAnsi="Calibri" w:cs="Calibri"/>
          <w:sz w:val="24"/>
          <w:szCs w:val="24"/>
        </w:rPr>
        <w:t xml:space="preserve">Waldemara </w:t>
      </w:r>
      <w:proofErr w:type="spellStart"/>
      <w:r w:rsidR="002858A3" w:rsidRPr="00730A24">
        <w:rPr>
          <w:rFonts w:ascii="Calibri" w:hAnsi="Calibri" w:cs="Calibri"/>
          <w:sz w:val="24"/>
          <w:szCs w:val="24"/>
        </w:rPr>
        <w:t>Weihsa</w:t>
      </w:r>
      <w:proofErr w:type="spellEnd"/>
      <w:r w:rsidR="002858A3" w:rsidRPr="00730A24">
        <w:rPr>
          <w:rFonts w:ascii="Calibri" w:hAnsi="Calibri" w:cs="Calibri"/>
          <w:sz w:val="24"/>
          <w:szCs w:val="24"/>
        </w:rPr>
        <w:t xml:space="preserve"> – Prezesa Zarządu, </w:t>
      </w:r>
    </w:p>
    <w:p w14:paraId="18C0AEA9" w14:textId="77777777" w:rsidR="007B515F" w:rsidRPr="00730A24" w:rsidRDefault="004A679D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a </w:t>
      </w:r>
    </w:p>
    <w:p w14:paraId="32F93B13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1. ……………………………………………….., zamieszkałym/-</w:t>
      </w:r>
      <w:proofErr w:type="spellStart"/>
      <w:r w:rsidRPr="00730A24">
        <w:rPr>
          <w:rFonts w:ascii="Calibri" w:hAnsi="Calibri" w:cs="Calibri"/>
          <w:sz w:val="24"/>
          <w:szCs w:val="24"/>
        </w:rPr>
        <w:t>łą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0A24">
        <w:rPr>
          <w:rFonts w:ascii="Calibri" w:hAnsi="Calibri" w:cs="Calibri"/>
          <w:sz w:val="24"/>
          <w:szCs w:val="24"/>
        </w:rPr>
        <w:t>cą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1E5C0BCA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2. ……………………………………………….., zamieszkałym/-</w:t>
      </w:r>
      <w:proofErr w:type="spellStart"/>
      <w:r w:rsidRPr="00730A24">
        <w:rPr>
          <w:rFonts w:ascii="Calibri" w:hAnsi="Calibri" w:cs="Calibri"/>
          <w:sz w:val="24"/>
          <w:szCs w:val="24"/>
        </w:rPr>
        <w:t>łą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0A24">
        <w:rPr>
          <w:rFonts w:ascii="Calibri" w:hAnsi="Calibri" w:cs="Calibri"/>
          <w:sz w:val="24"/>
          <w:szCs w:val="24"/>
        </w:rPr>
        <w:t>cą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4C3D0D96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3. ……………………………………………….., zamieszkałym/-</w:t>
      </w:r>
      <w:proofErr w:type="spellStart"/>
      <w:r w:rsidRPr="00730A24">
        <w:rPr>
          <w:rFonts w:ascii="Calibri" w:hAnsi="Calibri" w:cs="Calibri"/>
          <w:sz w:val="24"/>
          <w:szCs w:val="24"/>
        </w:rPr>
        <w:t>łą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0A24">
        <w:rPr>
          <w:rFonts w:ascii="Calibri" w:hAnsi="Calibri" w:cs="Calibri"/>
          <w:sz w:val="24"/>
          <w:szCs w:val="24"/>
        </w:rPr>
        <w:t>cą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5D3F1F16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występującymi w imieniu grupy nieformalnej/samopomocowej pn. …………………………….. oraz</w:t>
      </w:r>
    </w:p>
    <w:p w14:paraId="599888E6" w14:textId="77777777" w:rsidR="00730A24" w:rsidRPr="00730A24" w:rsidRDefault="004C0293" w:rsidP="00730A24">
      <w:pPr>
        <w:spacing w:before="0" w:after="0"/>
        <w:rPr>
          <w:rFonts w:ascii="Calibri" w:hAnsi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……………………………</w:t>
      </w:r>
      <w:r w:rsidR="009E5F24" w:rsidRPr="00730A24">
        <w:rPr>
          <w:rFonts w:ascii="Calibri" w:hAnsi="Calibri" w:cs="Calibri"/>
          <w:sz w:val="24"/>
          <w:szCs w:val="24"/>
        </w:rPr>
        <w:t>…..</w:t>
      </w:r>
      <w:r w:rsidRPr="00730A24">
        <w:rPr>
          <w:rFonts w:ascii="Calibri" w:hAnsi="Calibri" w:cs="Calibri"/>
          <w:sz w:val="24"/>
          <w:szCs w:val="24"/>
        </w:rPr>
        <w:t xml:space="preserve">.. z siedzibą w ……….. </w:t>
      </w:r>
      <w:r w:rsidR="009E5F24" w:rsidRPr="00730A24">
        <w:rPr>
          <w:rFonts w:ascii="Calibri" w:hAnsi="Calibri" w:cs="Calibri"/>
          <w:sz w:val="24"/>
          <w:szCs w:val="24"/>
        </w:rPr>
        <w:t>0</w:t>
      </w:r>
      <w:r w:rsidRPr="00730A24">
        <w:rPr>
          <w:rFonts w:ascii="Calibri" w:hAnsi="Calibri" w:cs="Calibri"/>
          <w:sz w:val="24"/>
          <w:szCs w:val="24"/>
        </w:rPr>
        <w:t xml:space="preserve">0-000 przy ul. ………………….., o numerze KRS/ewidencji: </w:t>
      </w:r>
      <w:r w:rsidRPr="00730A2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……………………..</w:t>
      </w:r>
      <w:r w:rsidRPr="00730A24">
        <w:rPr>
          <w:rFonts w:ascii="Calibri" w:hAnsi="Calibri" w:cs="Calibri"/>
          <w:sz w:val="24"/>
          <w:szCs w:val="24"/>
        </w:rPr>
        <w:t xml:space="preserve">, reprezentowanym przez: </w:t>
      </w:r>
      <w:r w:rsidR="009E5F24" w:rsidRPr="00730A24">
        <w:rPr>
          <w:rFonts w:ascii="Calibri" w:hAnsi="Calibri" w:cs="Calibri"/>
          <w:sz w:val="24"/>
          <w:szCs w:val="24"/>
        </w:rPr>
        <w:t>…………………………………………..…. …</w:t>
      </w:r>
      <w:r w:rsidRPr="00730A24">
        <w:rPr>
          <w:rFonts w:ascii="Calibri" w:hAnsi="Calibri" w:cs="Calibri"/>
          <w:sz w:val="24"/>
          <w:szCs w:val="24"/>
        </w:rPr>
        <w:t xml:space="preserve">……………………………………………, </w:t>
      </w:r>
      <w:r w:rsidR="009E5F24" w:rsidRPr="00730A24">
        <w:rPr>
          <w:rFonts w:ascii="Calibri" w:hAnsi="Calibri" w:cs="Calibri"/>
          <w:sz w:val="24"/>
          <w:szCs w:val="24"/>
        </w:rPr>
        <w:t>będącym</w:t>
      </w:r>
      <w:r w:rsidRPr="00730A24">
        <w:rPr>
          <w:rFonts w:ascii="Calibri" w:hAnsi="Calibri" w:cs="Calibri"/>
          <w:sz w:val="24"/>
          <w:szCs w:val="24"/>
        </w:rPr>
        <w:t xml:space="preserve"> Patronem dla grupy nieformalnej/</w:t>
      </w:r>
      <w:r w:rsidR="009E5F24" w:rsidRPr="00730A24">
        <w:rPr>
          <w:rFonts w:ascii="Calibri" w:hAnsi="Calibri" w:cs="Calibri"/>
          <w:sz w:val="24"/>
          <w:szCs w:val="24"/>
        </w:rPr>
        <w:t xml:space="preserve"> </w:t>
      </w:r>
      <w:r w:rsidRPr="00730A24">
        <w:rPr>
          <w:rFonts w:ascii="Calibri" w:hAnsi="Calibri" w:cs="Calibri"/>
          <w:sz w:val="24"/>
          <w:szCs w:val="24"/>
        </w:rPr>
        <w:t>samopomocowej pn. ………………………………………</w:t>
      </w:r>
      <w:r w:rsidR="009E5F24" w:rsidRPr="00730A24">
        <w:rPr>
          <w:rFonts w:ascii="Calibri" w:hAnsi="Calibri" w:cs="Calibri"/>
          <w:sz w:val="24"/>
          <w:szCs w:val="24"/>
        </w:rPr>
        <w:t>….</w:t>
      </w:r>
      <w:r w:rsidRPr="00730A24">
        <w:rPr>
          <w:rFonts w:ascii="Calibri" w:hAnsi="Calibri" w:cs="Calibri"/>
          <w:sz w:val="24"/>
          <w:szCs w:val="24"/>
        </w:rPr>
        <w:t>………..</w:t>
      </w:r>
      <w:r w:rsidR="009E5F24" w:rsidRPr="00730A24">
        <w:rPr>
          <w:rFonts w:ascii="Calibri" w:hAnsi="Calibri" w:cs="Calibri"/>
          <w:sz w:val="24"/>
          <w:szCs w:val="24"/>
        </w:rPr>
        <w:t xml:space="preserve">, zwanymi dalej </w:t>
      </w:r>
      <w:proofErr w:type="spellStart"/>
      <w:r w:rsidR="00730A24" w:rsidRPr="00730A24">
        <w:rPr>
          <w:rFonts w:ascii="Calibri" w:hAnsi="Calibri" w:cs="Calibri"/>
          <w:sz w:val="24"/>
          <w:szCs w:val="24"/>
        </w:rPr>
        <w:t>Grantobiorcą</w:t>
      </w:r>
      <w:proofErr w:type="spellEnd"/>
      <w:r w:rsidR="00730A24" w:rsidRPr="00730A24">
        <w:rPr>
          <w:rFonts w:ascii="Calibri" w:hAnsi="Calibri"/>
          <w:sz w:val="24"/>
          <w:szCs w:val="24"/>
        </w:rPr>
        <w:t>.</w:t>
      </w:r>
    </w:p>
    <w:p w14:paraId="4BC8CDB3" w14:textId="77777777" w:rsidR="00730A24" w:rsidRPr="00730A24" w:rsidRDefault="00730A24" w:rsidP="00730A24">
      <w:pPr>
        <w:spacing w:before="0" w:after="0"/>
        <w:rPr>
          <w:rFonts w:ascii="Calibri" w:hAnsi="Calibri" w:cs="Calibri"/>
          <w:sz w:val="24"/>
          <w:szCs w:val="24"/>
        </w:rPr>
      </w:pPr>
    </w:p>
    <w:p w14:paraId="71882650" w14:textId="77777777" w:rsidR="007B515F" w:rsidRPr="00730A24" w:rsidRDefault="007B515F" w:rsidP="00730A24">
      <w:pPr>
        <w:spacing w:before="0" w:after="0"/>
        <w:rPr>
          <w:rFonts w:ascii="Calibri" w:hAnsi="Calibri" w:cs="Calibri"/>
          <w:sz w:val="24"/>
          <w:szCs w:val="24"/>
        </w:rPr>
      </w:pPr>
    </w:p>
    <w:p w14:paraId="0F32C68C" w14:textId="77777777" w:rsidR="006D65D7" w:rsidRDefault="006D65D7" w:rsidP="006D65D7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§ 1 Przedmiot Umowy</w:t>
      </w:r>
    </w:p>
    <w:p w14:paraId="29F7A986" w14:textId="77777777" w:rsidR="006D65D7" w:rsidRDefault="006D65D7" w:rsidP="006D65D7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Na podstawie niniejszej umowy Administrator powierza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 xml:space="preserve"> przetwarzanie danych osobowych, a </w:t>
      </w: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zobowiązuje się do ich przetwarzania zgodnie </w:t>
      </w:r>
      <w:r>
        <w:rPr>
          <w:rFonts w:ascii="Calibri" w:hAnsi="Calibri"/>
          <w:sz w:val="24"/>
          <w:szCs w:val="24"/>
        </w:rPr>
        <w:br/>
        <w:t>z niniejszą umową, Rozporządzeniem Parlamentu Europejskiego i Rady (UE) 2016/679 (RODO) oraz innymi obowiązującymi przepisami prawa w zakresie ochrony danych osobowych.</w:t>
      </w:r>
    </w:p>
    <w:p w14:paraId="1D2F4A28" w14:textId="77777777" w:rsidR="006D65D7" w:rsidRDefault="006D65D7" w:rsidP="006D65D7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Powierzenie następuje w związku z realizacją projektu pt. „Wielkopolskie Małe Inicjatywy”, finansowanego ze środków Narodowego Instytutu Wolności – Centrum Rozwoju Społeczeństwa Obywatelskiego (NIW-CRSO), w ramach którego </w:t>
      </w: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realizuje inicjatywę wspartą grantem.</w:t>
      </w:r>
    </w:p>
    <w:p w14:paraId="3A3C9728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417F9CF8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</w:p>
    <w:p w14:paraId="57B59BDA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>§ 2</w:t>
      </w:r>
      <w:r>
        <w:rPr>
          <w:rFonts w:ascii="Calibri" w:hAnsi="Calibri"/>
          <w:b/>
          <w:caps w:val="0"/>
          <w:sz w:val="24"/>
          <w:szCs w:val="24"/>
        </w:rPr>
        <w:t>. Zakres i cel przetwarzania</w:t>
      </w:r>
    </w:p>
    <w:p w14:paraId="6D28D827" w14:textId="77777777" w:rsidR="006D65D7" w:rsidRDefault="006D65D7" w:rsidP="006D65D7">
      <w:pPr>
        <w:pStyle w:val="Akapitzlist"/>
        <w:numPr>
          <w:ilvl w:val="0"/>
          <w:numId w:val="25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będzie przetwarzał dane osobowe w zakresie niezbędnym do realizacji działań projektowych, w tym m.in.: rekrutacji uczestników, organizacji wydarzeń, sporządzania dokumentacji projektowej oraz raportowania.</w:t>
      </w:r>
    </w:p>
    <w:p w14:paraId="52F947D4" w14:textId="77777777" w:rsidR="006D65D7" w:rsidRDefault="006D65D7" w:rsidP="006D65D7">
      <w:pPr>
        <w:pStyle w:val="Akapitzlist"/>
        <w:numPr>
          <w:ilvl w:val="0"/>
          <w:numId w:val="25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Przetwarzaniu mogą podlegać następujące kategorie danych:</w:t>
      </w:r>
    </w:p>
    <w:p w14:paraId="40456D00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dane identyfikacyjne, np. imię, nazwisko, PESEL,</w:t>
      </w:r>
    </w:p>
    <w:p w14:paraId="427382CD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dane </w:t>
      </w:r>
      <w:proofErr w:type="spellStart"/>
      <w:r>
        <w:rPr>
          <w:rFonts w:ascii="Calibri" w:hAnsi="Calibri"/>
          <w:sz w:val="24"/>
          <w:szCs w:val="24"/>
        </w:rPr>
        <w:t>kontaktow</w:t>
      </w:r>
      <w:proofErr w:type="spellEnd"/>
      <w:r>
        <w:rPr>
          <w:rFonts w:ascii="Calibri" w:hAnsi="Calibri"/>
          <w:sz w:val="24"/>
          <w:szCs w:val="24"/>
        </w:rPr>
        <w:t>, np. numer telefonu, adres e-mail,</w:t>
      </w:r>
    </w:p>
    <w:p w14:paraId="646DB83B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dane dotyczące zatrudnienia lub pełnionej funkcji (w przypadku przedstawicieli organizacji pozarządowych i instytucji),</w:t>
      </w:r>
    </w:p>
    <w:p w14:paraId="60418D64" w14:textId="77777777" w:rsidR="006D65D7" w:rsidRDefault="006D65D7" w:rsidP="006D65D7">
      <w:pPr>
        <w:pStyle w:val="Akapitzlist"/>
        <w:numPr>
          <w:ilvl w:val="0"/>
          <w:numId w:val="26"/>
        </w:numPr>
        <w:spacing w:before="0" w:after="0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inne dane wymagane przez dokumentację projektową.</w:t>
      </w:r>
    </w:p>
    <w:p w14:paraId="4DDA2CFD" w14:textId="77777777" w:rsidR="006D65D7" w:rsidRDefault="006D65D7" w:rsidP="006D65D7">
      <w:pPr>
        <w:pStyle w:val="Akapitzlist"/>
        <w:numPr>
          <w:ilvl w:val="0"/>
          <w:numId w:val="25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Dane te będą przetwarzane wyłącznie w celu realizacji projektu i zgodnie z zakresem powierzonym przez Administratora.</w:t>
      </w:r>
    </w:p>
    <w:p w14:paraId="45FCC2D2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0CCAD51F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3. </w:t>
      </w:r>
      <w:r>
        <w:rPr>
          <w:rFonts w:ascii="Calibri" w:hAnsi="Calibri"/>
          <w:b/>
          <w:caps w:val="0"/>
          <w:sz w:val="24"/>
          <w:szCs w:val="24"/>
        </w:rPr>
        <w:t xml:space="preserve">Obowiązki </w:t>
      </w:r>
      <w:proofErr w:type="spellStart"/>
      <w:r>
        <w:rPr>
          <w:rFonts w:ascii="Calibri" w:hAnsi="Calibri"/>
          <w:b/>
          <w:caps w:val="0"/>
          <w:sz w:val="24"/>
          <w:szCs w:val="24"/>
        </w:rPr>
        <w:t>Grantobiorcy</w:t>
      </w:r>
      <w:proofErr w:type="spellEnd"/>
    </w:p>
    <w:p w14:paraId="5C5ED024" w14:textId="77777777" w:rsidR="006D65D7" w:rsidRDefault="006D65D7" w:rsidP="006D65D7">
      <w:pPr>
        <w:spacing w:before="0" w:after="0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zobowiązuje się do:</w:t>
      </w:r>
    </w:p>
    <w:p w14:paraId="3C63D2AA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przetwarzania danych wyłącznie na udokumentowane polecenie Administratora,</w:t>
      </w:r>
    </w:p>
    <w:p w14:paraId="5C959893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zapewnienia, by osoby upoważnione do przetwarzania danych zobowiązały się do zachowania poufności,</w:t>
      </w:r>
    </w:p>
    <w:p w14:paraId="720B30EA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wdrożenia odpowiednich środków technicznych i organizacyjnych zapewniających bezpieczeństwo danych,</w:t>
      </w:r>
    </w:p>
    <w:p w14:paraId="32608854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wspierania Administratora w realizacji obowiązków związanych z ochroną danych (np. w zakresie realizacji praw osób, których dane dotyczą),</w:t>
      </w:r>
    </w:p>
    <w:p w14:paraId="3C5ADA27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po zakończeniu współpracy – usunięcia lub zwrotu danych, zgodnie z decyzją Administratora,</w:t>
      </w:r>
    </w:p>
    <w:p w14:paraId="046FE9A1" w14:textId="77777777" w:rsidR="006D65D7" w:rsidRDefault="006D65D7" w:rsidP="006D65D7">
      <w:pPr>
        <w:pStyle w:val="Akapitzlist"/>
        <w:numPr>
          <w:ilvl w:val="0"/>
          <w:numId w:val="27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umożliwienia Administratorowi przeprowadzania kontroli zgodności przetwarzania z niniejszą umową.</w:t>
      </w:r>
    </w:p>
    <w:p w14:paraId="546288B3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6323123E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4. </w:t>
      </w:r>
      <w:proofErr w:type="spellStart"/>
      <w:r>
        <w:rPr>
          <w:rFonts w:ascii="Calibri" w:hAnsi="Calibri"/>
          <w:b/>
          <w:caps w:val="0"/>
          <w:sz w:val="24"/>
          <w:szCs w:val="24"/>
        </w:rPr>
        <w:t>Podpowierzenie</w:t>
      </w:r>
      <w:proofErr w:type="spellEnd"/>
    </w:p>
    <w:p w14:paraId="537FBED9" w14:textId="77777777" w:rsidR="006D65D7" w:rsidRDefault="006D65D7" w:rsidP="006D65D7">
      <w:pPr>
        <w:spacing w:before="0" w:after="0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nie jest uprawniony do dalszego powierzania danych osobowych innemu podmiotowi bez uprzedniej pisemnej zgody Administratora.</w:t>
      </w:r>
    </w:p>
    <w:p w14:paraId="66C95B01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55B51CD7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5. </w:t>
      </w:r>
      <w:r>
        <w:rPr>
          <w:rFonts w:ascii="Calibri" w:hAnsi="Calibri"/>
          <w:b/>
          <w:caps w:val="0"/>
          <w:sz w:val="24"/>
          <w:szCs w:val="24"/>
        </w:rPr>
        <w:t>Czas trwania umowy</w:t>
      </w:r>
    </w:p>
    <w:p w14:paraId="20203807" w14:textId="77777777" w:rsidR="006D65D7" w:rsidRDefault="006D65D7" w:rsidP="006D65D7">
      <w:pPr>
        <w:pStyle w:val="Akapitzlist"/>
        <w:numPr>
          <w:ilvl w:val="0"/>
          <w:numId w:val="28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Umowa obowiązuje od dnia jej podpisania do dnia zakończenia realizacji inicjatywy grantowej oraz okresu archiwizacji dokumentacji wynikającego z wytycznych Administratora i NIW-CRSO.</w:t>
      </w:r>
    </w:p>
    <w:p w14:paraId="0F1228CE" w14:textId="77777777" w:rsidR="006D65D7" w:rsidRDefault="006D65D7" w:rsidP="006D65D7">
      <w:pPr>
        <w:pStyle w:val="Akapitzlist"/>
        <w:numPr>
          <w:ilvl w:val="0"/>
          <w:numId w:val="28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Obowiązki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 xml:space="preserve"> w zakresie ochrony danych obowiązują również po zakończeniu realizacji projektu – do czasu ich usunięcia lub zwrotu.</w:t>
      </w:r>
    </w:p>
    <w:p w14:paraId="46B42C85" w14:textId="77777777" w:rsidR="006D65D7" w:rsidRDefault="006D65D7" w:rsidP="006D65D7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091CC150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</w:p>
    <w:p w14:paraId="2F30C91E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6. </w:t>
      </w:r>
      <w:r>
        <w:rPr>
          <w:rFonts w:ascii="Calibri" w:hAnsi="Calibri"/>
          <w:b/>
          <w:caps w:val="0"/>
          <w:sz w:val="24"/>
          <w:szCs w:val="24"/>
        </w:rPr>
        <w:t>Odpowiedzialność</w:t>
      </w:r>
    </w:p>
    <w:p w14:paraId="7DA0606E" w14:textId="77777777" w:rsidR="006D65D7" w:rsidRDefault="006D65D7" w:rsidP="006D65D7">
      <w:pPr>
        <w:pStyle w:val="Akapitzlist"/>
        <w:numPr>
          <w:ilvl w:val="0"/>
          <w:numId w:val="29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ponosi odpowiedzialność za szkody powstałe w wyniku przetwarzania danych niezgodnie z niniejszą umową lub przepisami prawa.</w:t>
      </w:r>
    </w:p>
    <w:p w14:paraId="0CA068AE" w14:textId="77777777" w:rsidR="006D65D7" w:rsidRDefault="006D65D7" w:rsidP="006D65D7">
      <w:pPr>
        <w:pStyle w:val="Akapitzlist"/>
        <w:numPr>
          <w:ilvl w:val="0"/>
          <w:numId w:val="29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proofErr w:type="spellStart"/>
      <w:r>
        <w:rPr>
          <w:rFonts w:ascii="Calibri" w:hAnsi="Calibri"/>
          <w:sz w:val="24"/>
          <w:szCs w:val="24"/>
        </w:rPr>
        <w:t>Grantobiorca</w:t>
      </w:r>
      <w:proofErr w:type="spellEnd"/>
      <w:r>
        <w:rPr>
          <w:rFonts w:ascii="Calibri" w:hAnsi="Calibri"/>
          <w:sz w:val="24"/>
          <w:szCs w:val="24"/>
        </w:rPr>
        <w:t xml:space="preserve"> zobowiązuje się do niezwłocznego poinformowania Administratora </w:t>
      </w:r>
      <w:r>
        <w:rPr>
          <w:rFonts w:ascii="Calibri" w:hAnsi="Calibri"/>
          <w:sz w:val="24"/>
          <w:szCs w:val="24"/>
        </w:rPr>
        <w:br/>
        <w:t>o każdym naruszeniu ochrony danych osobowych.</w:t>
      </w:r>
    </w:p>
    <w:p w14:paraId="00DC937C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</w:p>
    <w:p w14:paraId="2912BF56" w14:textId="77777777" w:rsidR="006D65D7" w:rsidRDefault="006D65D7" w:rsidP="006D65D7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§ 7. </w:t>
      </w:r>
      <w:r>
        <w:rPr>
          <w:rFonts w:ascii="Calibri" w:hAnsi="Calibri"/>
          <w:b/>
          <w:caps w:val="0"/>
          <w:sz w:val="24"/>
          <w:szCs w:val="24"/>
        </w:rPr>
        <w:t>Postanowienia końcowe</w:t>
      </w:r>
    </w:p>
    <w:p w14:paraId="4F42FE10" w14:textId="77777777" w:rsidR="006D65D7" w:rsidRDefault="006D65D7" w:rsidP="006D65D7">
      <w:pPr>
        <w:pStyle w:val="Akapitzlist"/>
        <w:numPr>
          <w:ilvl w:val="0"/>
          <w:numId w:val="30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W sprawach nieuregulowanych niniejszą umową stosuje się przepisy RODO oraz Kodeksu cywilnego.</w:t>
      </w:r>
    </w:p>
    <w:p w14:paraId="58199D84" w14:textId="77777777" w:rsidR="006D65D7" w:rsidRDefault="006D65D7" w:rsidP="006D65D7">
      <w:pPr>
        <w:pStyle w:val="Akapitzlist"/>
        <w:numPr>
          <w:ilvl w:val="0"/>
          <w:numId w:val="30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Umowa została sporządzona w trzech jednobrzmiących egzemplarzach, po jednym egzemplarzu dla Administratora, jednym egzemplarzu dla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 xml:space="preserve"> – grupy nieformalnej/samopomocowej i</w:t>
      </w:r>
      <w:r w:rsidRPr="006D65D7">
        <w:rPr>
          <w:rFonts w:ascii="Calibri" w:hAnsi="Calibri"/>
          <w:sz w:val="24"/>
          <w:szCs w:val="24"/>
        </w:rPr>
        <w:t xml:space="preserve"> </w:t>
      </w:r>
      <w:r>
        <w:rPr>
          <w:rFonts w:ascii="Calibri" w:hAnsi="Calibri"/>
          <w:sz w:val="24"/>
          <w:szCs w:val="24"/>
        </w:rPr>
        <w:t xml:space="preserve">jednym egzemplarzu dla </w:t>
      </w:r>
      <w:proofErr w:type="spellStart"/>
      <w:r>
        <w:rPr>
          <w:rFonts w:ascii="Calibri" w:hAnsi="Calibri"/>
          <w:sz w:val="24"/>
          <w:szCs w:val="24"/>
        </w:rPr>
        <w:t>Grantobiorcy</w:t>
      </w:r>
      <w:proofErr w:type="spellEnd"/>
      <w:r>
        <w:rPr>
          <w:rFonts w:ascii="Calibri" w:hAnsi="Calibri"/>
          <w:sz w:val="24"/>
          <w:szCs w:val="24"/>
        </w:rPr>
        <w:t xml:space="preserve"> – Patrona.</w:t>
      </w:r>
    </w:p>
    <w:p w14:paraId="69BCB01C" w14:textId="77777777" w:rsidR="006D65D7" w:rsidRDefault="006D65D7" w:rsidP="006D65D7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06BD163D" w14:textId="77777777" w:rsidR="006D65D7" w:rsidRDefault="006D65D7" w:rsidP="006D65D7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1F0AE380" w14:textId="77777777" w:rsidR="006D65D7" w:rsidRDefault="006D65D7" w:rsidP="006D65D7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FC667F5" w14:textId="77777777" w:rsidR="006D65D7" w:rsidRDefault="006D65D7" w:rsidP="006D65D7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Administrator</w:t>
      </w:r>
      <w:r>
        <w:rPr>
          <w:rFonts w:ascii="Calibri" w:hAnsi="Calibri" w:cs="Calibri"/>
          <w:sz w:val="24"/>
          <w:szCs w:val="24"/>
        </w:rPr>
        <w:t>:</w:t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  <w:r>
        <w:rPr>
          <w:rFonts w:ascii="Calibri" w:hAnsi="Calibri" w:cs="Calibri"/>
          <w:b/>
          <w:sz w:val="24"/>
          <w:szCs w:val="24"/>
        </w:rPr>
        <w:tab/>
      </w:r>
    </w:p>
    <w:p w14:paraId="798F26A0" w14:textId="77777777" w:rsidR="006D65D7" w:rsidRDefault="006D65D7" w:rsidP="006D65D7">
      <w:pPr>
        <w:spacing w:before="0" w:after="0"/>
        <w:rPr>
          <w:rFonts w:ascii="Calibri" w:hAnsi="Calibri" w:cs="Verdana"/>
          <w:sz w:val="20"/>
          <w:szCs w:val="20"/>
        </w:rPr>
      </w:pPr>
    </w:p>
    <w:p w14:paraId="03C9B573" w14:textId="77777777" w:rsidR="00735B52" w:rsidRPr="009E2BE4" w:rsidRDefault="006E4FD8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  <w:r w:rsidRPr="009E2BE4">
        <w:rPr>
          <w:rFonts w:ascii="Calibri" w:hAnsi="Calibri" w:cs="Calibri"/>
          <w:b/>
          <w:sz w:val="24"/>
          <w:szCs w:val="24"/>
        </w:rPr>
        <w:tab/>
      </w:r>
    </w:p>
    <w:p w14:paraId="6C42B0DA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55877E40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4A033C2F" w14:textId="77777777" w:rsidR="00735B52" w:rsidRDefault="00735B52" w:rsidP="00735B52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p w14:paraId="7928B63B" w14:textId="77777777" w:rsidR="00735B52" w:rsidRDefault="00735B52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29E3E980" w14:textId="77777777" w:rsidR="00735B52" w:rsidRPr="00735B52" w:rsidRDefault="006D65D7" w:rsidP="00735B52">
      <w:pPr>
        <w:spacing w:before="0" w:after="0"/>
        <w:ind w:left="360"/>
        <w:rPr>
          <w:rFonts w:ascii="Calibri" w:hAnsi="Calibri" w:cs="Calibri"/>
          <w:color w:val="auto"/>
        </w:rPr>
      </w:pPr>
      <w:proofErr w:type="spellStart"/>
      <w:r>
        <w:rPr>
          <w:rFonts w:ascii="Calibri" w:hAnsi="Calibri" w:cs="Calibri"/>
          <w:b/>
          <w:sz w:val="24"/>
          <w:szCs w:val="24"/>
        </w:rPr>
        <w:t>Grantobiorca</w:t>
      </w:r>
      <w:proofErr w:type="spellEnd"/>
      <w:r w:rsidR="00735B52">
        <w:rPr>
          <w:rFonts w:ascii="Calibri" w:hAnsi="Calibri" w:cs="Calibri"/>
          <w:sz w:val="24"/>
          <w:szCs w:val="24"/>
        </w:rPr>
        <w:t xml:space="preserve"> </w:t>
      </w:r>
      <w:r w:rsidR="00735B52" w:rsidRPr="00735B52">
        <w:rPr>
          <w:rFonts w:ascii="Calibri" w:hAnsi="Calibri" w:cs="Calibri"/>
          <w:i/>
          <w:sz w:val="24"/>
          <w:szCs w:val="24"/>
        </w:rPr>
        <w:t>(</w:t>
      </w:r>
      <w:r w:rsidR="00735B52">
        <w:rPr>
          <w:rFonts w:ascii="Calibri" w:hAnsi="Calibri" w:cs="Calibri"/>
          <w:sz w:val="24"/>
          <w:szCs w:val="24"/>
        </w:rPr>
        <w:t>p</w:t>
      </w:r>
      <w:r w:rsidR="00735B52" w:rsidRPr="00735B52">
        <w:rPr>
          <w:rFonts w:ascii="Calibri" w:hAnsi="Calibri" w:cs="Verdana"/>
          <w:i/>
        </w:rPr>
        <w:t>odpis</w:t>
      </w:r>
      <w:r w:rsidR="00735B52">
        <w:rPr>
          <w:rFonts w:ascii="Calibri" w:hAnsi="Calibri" w:cs="Verdana"/>
          <w:i/>
        </w:rPr>
        <w:t>y</w:t>
      </w:r>
      <w:r w:rsidR="00735B52" w:rsidRPr="00735B52">
        <w:rPr>
          <w:rFonts w:ascii="Calibri" w:hAnsi="Calibri" w:cs="Verdana"/>
          <w:i/>
        </w:rPr>
        <w:t xml:space="preserve"> członków/członkiń g</w:t>
      </w:r>
      <w:r w:rsidR="00735B52">
        <w:rPr>
          <w:rFonts w:ascii="Calibri" w:hAnsi="Calibri" w:cs="Verdana"/>
          <w:i/>
        </w:rPr>
        <w:t>rupy nieformalnej/samopomocowej)</w:t>
      </w:r>
      <w:r w:rsidR="00735B52">
        <w:rPr>
          <w:rFonts w:ascii="Calibri" w:hAnsi="Calibri" w:cs="Verdana"/>
        </w:rPr>
        <w:t>:</w:t>
      </w:r>
    </w:p>
    <w:p w14:paraId="278194EA" w14:textId="77777777" w:rsidR="00735B52" w:rsidRDefault="00735B52" w:rsidP="00735B52">
      <w:pPr>
        <w:rPr>
          <w:rFonts w:ascii="Calibri" w:hAnsi="Calibri" w:cs="Verdana"/>
          <w:sz w:val="20"/>
          <w:szCs w:val="20"/>
        </w:rPr>
      </w:pPr>
    </w:p>
    <w:p w14:paraId="313A9E70" w14:textId="77777777" w:rsidR="00735B52" w:rsidRPr="007E56C9" w:rsidRDefault="00735B52" w:rsidP="00735B52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30DD08D4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2AA87433" w14:textId="77777777" w:rsidR="009E5F24" w:rsidRPr="00735B52" w:rsidRDefault="009E5F24" w:rsidP="009E5F24">
      <w:pPr>
        <w:spacing w:before="0" w:after="0"/>
        <w:ind w:left="360"/>
        <w:rPr>
          <w:rFonts w:ascii="Calibri" w:hAnsi="Calibri" w:cs="Calibri"/>
          <w:color w:val="auto"/>
        </w:rPr>
      </w:pPr>
      <w:r w:rsidRPr="00735B52">
        <w:rPr>
          <w:rFonts w:ascii="Calibri" w:hAnsi="Calibri" w:cs="Calibri"/>
          <w:i/>
          <w:sz w:val="24"/>
          <w:szCs w:val="24"/>
        </w:rPr>
        <w:t>(</w:t>
      </w:r>
      <w:r>
        <w:rPr>
          <w:rFonts w:ascii="Calibri" w:hAnsi="Calibri" w:cs="Calibri"/>
          <w:sz w:val="24"/>
          <w:szCs w:val="24"/>
        </w:rPr>
        <w:t>p</w:t>
      </w:r>
      <w:r w:rsidRPr="00735B52">
        <w:rPr>
          <w:rFonts w:ascii="Calibri" w:hAnsi="Calibri" w:cs="Verdana"/>
          <w:i/>
        </w:rPr>
        <w:t>odpis</w:t>
      </w:r>
      <w:r>
        <w:rPr>
          <w:rFonts w:ascii="Calibri" w:hAnsi="Calibri" w:cs="Verdana"/>
          <w:i/>
        </w:rPr>
        <w:t>y osób</w:t>
      </w:r>
      <w:r w:rsidR="00B65AFD">
        <w:rPr>
          <w:rFonts w:ascii="Calibri" w:hAnsi="Calibri" w:cs="Verdana"/>
          <w:i/>
        </w:rPr>
        <w:t xml:space="preserve"> w imieniu Patrona, zgodnie z reprezentacją</w:t>
      </w:r>
      <w:r>
        <w:rPr>
          <w:rFonts w:ascii="Calibri" w:hAnsi="Calibri" w:cs="Verdana"/>
          <w:i/>
        </w:rPr>
        <w:t>)</w:t>
      </w:r>
      <w:r>
        <w:rPr>
          <w:rFonts w:ascii="Calibri" w:hAnsi="Calibri" w:cs="Verdana"/>
        </w:rPr>
        <w:t>:</w:t>
      </w:r>
    </w:p>
    <w:p w14:paraId="1B7E916F" w14:textId="77777777" w:rsidR="009E5F24" w:rsidRDefault="009E5F24" w:rsidP="009E5F24">
      <w:pPr>
        <w:rPr>
          <w:rFonts w:ascii="Calibri" w:hAnsi="Calibri" w:cs="Verdana"/>
          <w:sz w:val="20"/>
          <w:szCs w:val="20"/>
        </w:rPr>
      </w:pPr>
    </w:p>
    <w:p w14:paraId="619E1F0C" w14:textId="77777777" w:rsidR="009E5F24" w:rsidRPr="007E56C9" w:rsidRDefault="009E5F24" w:rsidP="009E5F24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sectPr w:rsidR="009E5F24" w:rsidRPr="007E56C9" w:rsidSect="0073561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40" w:right="1644" w:bottom="1440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F8A11" w14:textId="77777777" w:rsidR="003B0C1B" w:rsidRDefault="003B0C1B">
      <w:pPr>
        <w:spacing w:before="0" w:after="0" w:line="240" w:lineRule="auto"/>
      </w:pPr>
      <w:r>
        <w:separator/>
      </w:r>
    </w:p>
  </w:endnote>
  <w:endnote w:type="continuationSeparator" w:id="0">
    <w:p w14:paraId="3520C68B" w14:textId="77777777" w:rsidR="003B0C1B" w:rsidRDefault="003B0C1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13DEBA" w14:textId="77777777" w:rsidR="009423E1" w:rsidRDefault="009423E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E63C2" w14:textId="77777777" w:rsidR="00CF1BB3" w:rsidRDefault="00CF1BB3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9504" behindDoc="1" locked="0" layoutInCell="1" allowOverlap="1" wp14:anchorId="12E8A528" wp14:editId="0214B119">
          <wp:simplePos x="0" y="0"/>
          <wp:positionH relativeFrom="margin">
            <wp:posOffset>-425450</wp:posOffset>
          </wp:positionH>
          <wp:positionV relativeFrom="paragraph">
            <wp:posOffset>165100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2232F">
      <w:rPr>
        <w:color w:val="FFFFFF" w:themeColor="background1"/>
        <w:lang w:bidi="pl-PL"/>
      </w:rPr>
      <w:t xml:space="preserve">STRONA </w:t>
    </w:r>
    <w:r w:rsidRPr="00E2232F">
      <w:rPr>
        <w:color w:val="FFFFFF" w:themeColor="background1"/>
        <w:lang w:bidi="pl-PL"/>
      </w:rPr>
      <w:fldChar w:fldCharType="begin"/>
    </w:r>
    <w:r w:rsidRPr="00E2232F">
      <w:rPr>
        <w:color w:val="FFFFFF" w:themeColor="background1"/>
        <w:lang w:bidi="pl-PL"/>
      </w:rPr>
      <w:instrText xml:space="preserve"> PAGE  \* Arabic  \* MERGEFORMAT </w:instrText>
    </w:r>
    <w:r w:rsidRPr="00E2232F">
      <w:rPr>
        <w:color w:val="FFFFFF" w:themeColor="background1"/>
        <w:lang w:bidi="pl-PL"/>
      </w:rPr>
      <w:fldChar w:fldCharType="separate"/>
    </w:r>
    <w:r w:rsidR="006D65D7">
      <w:rPr>
        <w:noProof/>
        <w:color w:val="FFFFFF" w:themeColor="background1"/>
        <w:lang w:bidi="pl-PL"/>
      </w:rPr>
      <w:t>2</w:t>
    </w:r>
    <w:r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1BF6F3" w14:textId="77777777" w:rsidR="009423E1" w:rsidRDefault="009423E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61FF2A" w14:textId="77777777" w:rsidR="003B0C1B" w:rsidRDefault="003B0C1B">
      <w:pPr>
        <w:spacing w:before="0" w:after="0" w:line="240" w:lineRule="auto"/>
      </w:pPr>
      <w:r>
        <w:separator/>
      </w:r>
    </w:p>
  </w:footnote>
  <w:footnote w:type="continuationSeparator" w:id="0">
    <w:p w14:paraId="740E22E9" w14:textId="77777777" w:rsidR="003B0C1B" w:rsidRDefault="003B0C1B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93D300" w14:textId="77777777" w:rsidR="009423E1" w:rsidRDefault="009423E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711B3C" w14:textId="412AF1CC" w:rsidR="00CF1BB3" w:rsidRDefault="009423E1" w:rsidP="0073561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278AED7C" wp14:editId="025A3045">
              <wp:simplePos x="0" y="0"/>
              <wp:positionH relativeFrom="margin">
                <wp:align>center</wp:align>
              </wp:positionH>
              <wp:positionV relativeFrom="paragraph">
                <wp:posOffset>-289560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1051352259" name="Obraz 1051352259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07023828" name="Obraz 1207023828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82727043" name="Obraz 1782727043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2477919" name="Obraz 162477919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AFBEB15" id="Grupa 3" o:spid="_x0000_s1026" style="position:absolute;margin-left:0;margin-top:-22.8pt;width:428.75pt;height:68pt;z-index:251671552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jI9RXGyeLfCkHiSDwnceItKg8V3ejSa1Z&#10;+Hm1BF1S70lJPLk1YaM3lyNGs6sm4RudwKk7lwo9N9PXTfb7yZSjFXlKMVteTSV72tdu27S9XY7K&#10;ikBBGQQR6gjHPTn3pcj1oKCikyPUfnS0A9N9PU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EwPQflRgeg/Kl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051352259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">
                <v:imagedata r:id="rId5" o:title=""/>
              </v:shape>
              <v:shape id="Obraz 1207023828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">
                <v:imagedata r:id="rId6" o:title=""/>
              </v:shape>
              <v:shape id="Obraz 1782727043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">
                <v:imagedata r:id="rId7" o:title=""/>
              </v:shape>
              <v:shape id="Obraz 162477919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">
                <v:imagedata r:id="rId8" o:title=""/>
              </v:shape>
              <w10:wrap anchorx="margin"/>
            </v:group>
          </w:pict>
        </mc:Fallback>
      </mc:AlternateContent>
    </w:r>
  </w:p>
  <w:p w14:paraId="582EA297" w14:textId="77777777" w:rsidR="00CF1BB3" w:rsidRPr="00735616" w:rsidRDefault="00CF1BB3" w:rsidP="007356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6880D8" w14:textId="77777777" w:rsidR="00CF1BB3" w:rsidRDefault="00CF1BB3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 w15:restartNumberingAfterBreak="0">
    <w:nsid w:val="0326075F"/>
    <w:multiLevelType w:val="hybridMultilevel"/>
    <w:tmpl w:val="E802565C"/>
    <w:lvl w:ilvl="0" w:tplc="FA6A434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8D3384"/>
    <w:multiLevelType w:val="hybridMultilevel"/>
    <w:tmpl w:val="20C4869E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4" w15:restartNumberingAfterBreak="0">
    <w:nsid w:val="0BEF044D"/>
    <w:multiLevelType w:val="hybridMultilevel"/>
    <w:tmpl w:val="6BAE7A2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C844AE3"/>
    <w:multiLevelType w:val="hybridMultilevel"/>
    <w:tmpl w:val="6A50FD04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0C915650"/>
    <w:multiLevelType w:val="hybridMultilevel"/>
    <w:tmpl w:val="E5A8FF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1E02E4"/>
    <w:multiLevelType w:val="hybridMultilevel"/>
    <w:tmpl w:val="06EE1F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42418D"/>
    <w:multiLevelType w:val="hybridMultilevel"/>
    <w:tmpl w:val="2548A6F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85707C5"/>
    <w:multiLevelType w:val="hybridMultilevel"/>
    <w:tmpl w:val="CD0CD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547FE0"/>
    <w:multiLevelType w:val="hybridMultilevel"/>
    <w:tmpl w:val="189C90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1B7723"/>
    <w:multiLevelType w:val="hybridMultilevel"/>
    <w:tmpl w:val="9C04C6D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E2B549A"/>
    <w:multiLevelType w:val="hybridMultilevel"/>
    <w:tmpl w:val="B35ED406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13" w15:restartNumberingAfterBreak="0">
    <w:nsid w:val="3EA92302"/>
    <w:multiLevelType w:val="hybridMultilevel"/>
    <w:tmpl w:val="670A55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7926D5"/>
    <w:multiLevelType w:val="hybridMultilevel"/>
    <w:tmpl w:val="DEC6008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D5755A6"/>
    <w:multiLevelType w:val="hybridMultilevel"/>
    <w:tmpl w:val="049E868E"/>
    <w:lvl w:ilvl="0" w:tplc="357EB1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1664B6"/>
    <w:multiLevelType w:val="hybridMultilevel"/>
    <w:tmpl w:val="AE00E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6C332C9"/>
    <w:multiLevelType w:val="hybridMultilevel"/>
    <w:tmpl w:val="1758F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4145EE"/>
    <w:multiLevelType w:val="hybridMultilevel"/>
    <w:tmpl w:val="F75AC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C46C6B"/>
    <w:multiLevelType w:val="hybridMultilevel"/>
    <w:tmpl w:val="F8906264"/>
    <w:lvl w:ilvl="0" w:tplc="0DE42B48">
      <w:start w:val="1"/>
      <w:numFmt w:val="decimal"/>
      <w:lvlText w:val="%1."/>
      <w:lvlJc w:val="left"/>
      <w:pPr>
        <w:ind w:left="1080" w:hanging="360"/>
      </w:pPr>
    </w:lvl>
    <w:lvl w:ilvl="1" w:tplc="3BB29364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7343AA"/>
    <w:multiLevelType w:val="hybridMultilevel"/>
    <w:tmpl w:val="9642EDF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CAC8F540">
      <w:start w:val="1"/>
      <w:numFmt w:val="decimal"/>
      <w:lvlText w:val="%3."/>
      <w:lvlJc w:val="left"/>
      <w:pPr>
        <w:ind w:left="2700" w:hanging="360"/>
      </w:pPr>
      <w:rPr>
        <w:rFonts w:hint="default"/>
        <w:color w:val="4D322D" w:themeColor="text2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47ACE"/>
    <w:multiLevelType w:val="hybridMultilevel"/>
    <w:tmpl w:val="162E31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FC1478"/>
    <w:multiLevelType w:val="hybridMultilevel"/>
    <w:tmpl w:val="E48421B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6AD438E"/>
    <w:multiLevelType w:val="hybridMultilevel"/>
    <w:tmpl w:val="D2243E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D907C86"/>
    <w:multiLevelType w:val="hybridMultilevel"/>
    <w:tmpl w:val="0E148F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9755D9"/>
    <w:multiLevelType w:val="hybridMultilevel"/>
    <w:tmpl w:val="63FAE81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6C24F3F"/>
    <w:multiLevelType w:val="hybridMultilevel"/>
    <w:tmpl w:val="E148320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7AB83130"/>
    <w:multiLevelType w:val="hybridMultilevel"/>
    <w:tmpl w:val="65B8C7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B652A1C"/>
    <w:multiLevelType w:val="hybridMultilevel"/>
    <w:tmpl w:val="4E987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54654">
    <w:abstractNumId w:val="1"/>
  </w:num>
  <w:num w:numId="2" w16cid:durableId="722213281">
    <w:abstractNumId w:val="0"/>
  </w:num>
  <w:num w:numId="3" w16cid:durableId="1764302447">
    <w:abstractNumId w:val="9"/>
  </w:num>
  <w:num w:numId="4" w16cid:durableId="262301072">
    <w:abstractNumId w:val="18"/>
  </w:num>
  <w:num w:numId="5" w16cid:durableId="1709259860">
    <w:abstractNumId w:val="19"/>
  </w:num>
  <w:num w:numId="6" w16cid:durableId="1847472912">
    <w:abstractNumId w:val="20"/>
  </w:num>
  <w:num w:numId="7" w16cid:durableId="244653298">
    <w:abstractNumId w:val="12"/>
  </w:num>
  <w:num w:numId="8" w16cid:durableId="302010181">
    <w:abstractNumId w:val="14"/>
  </w:num>
  <w:num w:numId="9" w16cid:durableId="527838498">
    <w:abstractNumId w:val="11"/>
  </w:num>
  <w:num w:numId="10" w16cid:durableId="1643580302">
    <w:abstractNumId w:val="8"/>
  </w:num>
  <w:num w:numId="11" w16cid:durableId="1178617627">
    <w:abstractNumId w:val="26"/>
  </w:num>
  <w:num w:numId="12" w16cid:durableId="1643003069">
    <w:abstractNumId w:val="27"/>
  </w:num>
  <w:num w:numId="13" w16cid:durableId="411509702">
    <w:abstractNumId w:val="4"/>
  </w:num>
  <w:num w:numId="14" w16cid:durableId="134220161">
    <w:abstractNumId w:val="22"/>
  </w:num>
  <w:num w:numId="15" w16cid:durableId="56824905">
    <w:abstractNumId w:val="6"/>
  </w:num>
  <w:num w:numId="16" w16cid:durableId="2114207322">
    <w:abstractNumId w:val="25"/>
  </w:num>
  <w:num w:numId="17" w16cid:durableId="357506345">
    <w:abstractNumId w:val="28"/>
  </w:num>
  <w:num w:numId="18" w16cid:durableId="608044558">
    <w:abstractNumId w:val="21"/>
  </w:num>
  <w:num w:numId="19" w16cid:durableId="1289552378">
    <w:abstractNumId w:val="3"/>
  </w:num>
  <w:num w:numId="20" w16cid:durableId="1852572224">
    <w:abstractNumId w:val="17"/>
  </w:num>
  <w:num w:numId="21" w16cid:durableId="1708555995">
    <w:abstractNumId w:val="16"/>
  </w:num>
  <w:num w:numId="22" w16cid:durableId="1888645769">
    <w:abstractNumId w:val="10"/>
  </w:num>
  <w:num w:numId="23" w16cid:durableId="1590697892">
    <w:abstractNumId w:val="23"/>
  </w:num>
  <w:num w:numId="24" w16cid:durableId="123577317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41459288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075741600">
    <w:abstractNumId w:val="15"/>
  </w:num>
  <w:num w:numId="27" w16cid:durableId="111787218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27572022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64042726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6536538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257E5"/>
    <w:rsid w:val="00063C6B"/>
    <w:rsid w:val="00073707"/>
    <w:rsid w:val="000748AA"/>
    <w:rsid w:val="000850E0"/>
    <w:rsid w:val="00091ADD"/>
    <w:rsid w:val="000B4468"/>
    <w:rsid w:val="000C19A6"/>
    <w:rsid w:val="00155D79"/>
    <w:rsid w:val="00162090"/>
    <w:rsid w:val="001638F6"/>
    <w:rsid w:val="00173AC4"/>
    <w:rsid w:val="00190307"/>
    <w:rsid w:val="001927C6"/>
    <w:rsid w:val="001A2000"/>
    <w:rsid w:val="001C42F5"/>
    <w:rsid w:val="001E5857"/>
    <w:rsid w:val="001F3CBB"/>
    <w:rsid w:val="00236296"/>
    <w:rsid w:val="00243A28"/>
    <w:rsid w:val="002500CA"/>
    <w:rsid w:val="002645FC"/>
    <w:rsid w:val="002658BB"/>
    <w:rsid w:val="00266B64"/>
    <w:rsid w:val="002858A3"/>
    <w:rsid w:val="003209D6"/>
    <w:rsid w:val="00334A73"/>
    <w:rsid w:val="003422FF"/>
    <w:rsid w:val="00367161"/>
    <w:rsid w:val="00371278"/>
    <w:rsid w:val="0039193D"/>
    <w:rsid w:val="003B0C1B"/>
    <w:rsid w:val="003D1AFF"/>
    <w:rsid w:val="003E6EF5"/>
    <w:rsid w:val="00454760"/>
    <w:rsid w:val="00462D9B"/>
    <w:rsid w:val="00485AC8"/>
    <w:rsid w:val="004952C4"/>
    <w:rsid w:val="00496D0D"/>
    <w:rsid w:val="00497560"/>
    <w:rsid w:val="004A679D"/>
    <w:rsid w:val="004A7D7C"/>
    <w:rsid w:val="004C0293"/>
    <w:rsid w:val="004D2E04"/>
    <w:rsid w:val="004E2182"/>
    <w:rsid w:val="004E5CB5"/>
    <w:rsid w:val="00535267"/>
    <w:rsid w:val="0054178E"/>
    <w:rsid w:val="0054203F"/>
    <w:rsid w:val="00597101"/>
    <w:rsid w:val="005A1C5A"/>
    <w:rsid w:val="005C3A4E"/>
    <w:rsid w:val="005E026E"/>
    <w:rsid w:val="0062025A"/>
    <w:rsid w:val="00634059"/>
    <w:rsid w:val="00667AD5"/>
    <w:rsid w:val="00690EFD"/>
    <w:rsid w:val="00691AB6"/>
    <w:rsid w:val="006A68F8"/>
    <w:rsid w:val="006C64EF"/>
    <w:rsid w:val="006D65D7"/>
    <w:rsid w:val="006D7AA0"/>
    <w:rsid w:val="006E4FD8"/>
    <w:rsid w:val="007021DE"/>
    <w:rsid w:val="00705737"/>
    <w:rsid w:val="00730A24"/>
    <w:rsid w:val="00732607"/>
    <w:rsid w:val="00734466"/>
    <w:rsid w:val="00735616"/>
    <w:rsid w:val="00735B52"/>
    <w:rsid w:val="00757BC4"/>
    <w:rsid w:val="007A044A"/>
    <w:rsid w:val="007B515F"/>
    <w:rsid w:val="00844483"/>
    <w:rsid w:val="00872FB9"/>
    <w:rsid w:val="008909B6"/>
    <w:rsid w:val="008B5775"/>
    <w:rsid w:val="008D1FE8"/>
    <w:rsid w:val="00934F1C"/>
    <w:rsid w:val="009423E1"/>
    <w:rsid w:val="00953428"/>
    <w:rsid w:val="00965B41"/>
    <w:rsid w:val="0097448A"/>
    <w:rsid w:val="009D2231"/>
    <w:rsid w:val="009D7841"/>
    <w:rsid w:val="009E2BE4"/>
    <w:rsid w:val="009E5F24"/>
    <w:rsid w:val="00A122DB"/>
    <w:rsid w:val="00A562A9"/>
    <w:rsid w:val="00A66CCA"/>
    <w:rsid w:val="00AA484D"/>
    <w:rsid w:val="00AD165F"/>
    <w:rsid w:val="00B35BAF"/>
    <w:rsid w:val="00B47B7A"/>
    <w:rsid w:val="00B646B8"/>
    <w:rsid w:val="00B65AFD"/>
    <w:rsid w:val="00C80BD4"/>
    <w:rsid w:val="00C93265"/>
    <w:rsid w:val="00CF1BB3"/>
    <w:rsid w:val="00CF3A42"/>
    <w:rsid w:val="00D51C54"/>
    <w:rsid w:val="00D5413C"/>
    <w:rsid w:val="00D55324"/>
    <w:rsid w:val="00D8541A"/>
    <w:rsid w:val="00DC07A3"/>
    <w:rsid w:val="00DE4ACE"/>
    <w:rsid w:val="00E05D37"/>
    <w:rsid w:val="00E11B8A"/>
    <w:rsid w:val="00E2232F"/>
    <w:rsid w:val="00F4223A"/>
    <w:rsid w:val="00F677F9"/>
    <w:rsid w:val="00F9214C"/>
    <w:rsid w:val="00FB0AF9"/>
    <w:rsid w:val="00FC1A38"/>
    <w:rsid w:val="00FD1504"/>
    <w:rsid w:val="00FD3A86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894C6E4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4" w:qFormat="1"/>
    <w:lsdException w:name="heading 2" w:semiHidden="1" w:uiPriority="4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0A24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1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2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7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2785D8-2A2D-4FBD-8CD1-1522B6D3E1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1</TotalTime>
  <Pages>3</Pages>
  <Words>669</Words>
  <Characters>4018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3</cp:revision>
  <dcterms:created xsi:type="dcterms:W3CDTF">2025-07-30T18:51:00Z</dcterms:created>
  <dcterms:modified xsi:type="dcterms:W3CDTF">2025-07-31T13:40:00Z</dcterms:modified>
  <cp:version/>
</cp:coreProperties>
</file>