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F99757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262FE2A3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16164EC6" w14:textId="77777777" w:rsidR="00735616" w:rsidRDefault="004A679D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8"/>
          <w:szCs w:val="28"/>
        </w:rPr>
        <w:t xml:space="preserve">UMOWA NR </w:t>
      </w:r>
      <w:r w:rsidR="00735616" w:rsidRPr="00735616">
        <w:rPr>
          <w:rFonts w:ascii="Calibri" w:hAnsi="Calibri" w:cs="Calibri"/>
          <w:b/>
          <w:sz w:val="28"/>
          <w:szCs w:val="28"/>
        </w:rPr>
        <w:t>………../FIO/2025</w:t>
      </w:r>
      <w:r w:rsidR="00735616" w:rsidRPr="00735616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O WSPARCIE REALIZACJI LOKALNEGO PRZEDSIĘWZIĘCIA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w ramach </w:t>
      </w:r>
      <w:r w:rsidR="00735616" w:rsidRPr="00735616">
        <w:rPr>
          <w:rFonts w:ascii="Calibri" w:hAnsi="Calibri" w:cs="Calibri"/>
          <w:b/>
          <w:sz w:val="28"/>
          <w:szCs w:val="28"/>
        </w:rPr>
        <w:t>projektu pt. „</w:t>
      </w:r>
      <w:r w:rsidRPr="00735616">
        <w:rPr>
          <w:rFonts w:ascii="Calibri" w:hAnsi="Calibri" w:cs="Calibri"/>
          <w:b/>
          <w:sz w:val="28"/>
          <w:szCs w:val="28"/>
        </w:rPr>
        <w:t>Wielkopolskie Małe Inicjatywy</w:t>
      </w:r>
      <w:r w:rsidR="00735616" w:rsidRPr="00735616">
        <w:rPr>
          <w:rFonts w:ascii="Calibri" w:hAnsi="Calibri" w:cs="Calibri"/>
          <w:b/>
          <w:sz w:val="28"/>
          <w:szCs w:val="28"/>
        </w:rPr>
        <w:t>”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finansowanego ze środków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>Rządowego Programu Fundusz Inicjatyw Obywatelskich na lata 2021-2030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70D8C750" w14:textId="77777777" w:rsidR="00735616" w:rsidRDefault="00735616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</w:p>
    <w:p w14:paraId="4763298B" w14:textId="77777777" w:rsidR="004A679D" w:rsidRPr="00735616" w:rsidRDefault="00705737" w:rsidP="00735616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</w:t>
      </w:r>
      <w:r w:rsidR="004A679D" w:rsidRPr="00735616">
        <w:rPr>
          <w:rFonts w:ascii="Calibri" w:hAnsi="Calibri" w:cs="Calibri"/>
          <w:sz w:val="24"/>
          <w:szCs w:val="24"/>
        </w:rPr>
        <w:t>awarta</w:t>
      </w:r>
      <w:r w:rsidR="00735616">
        <w:rPr>
          <w:rFonts w:ascii="Calibri" w:hAnsi="Calibri" w:cs="Calibri"/>
          <w:sz w:val="24"/>
          <w:szCs w:val="24"/>
        </w:rPr>
        <w:t xml:space="preserve"> </w:t>
      </w:r>
      <w:r w:rsidR="004A679D" w:rsidRPr="00735616">
        <w:rPr>
          <w:rFonts w:ascii="Calibri" w:hAnsi="Calibri" w:cs="Calibri"/>
          <w:sz w:val="24"/>
          <w:szCs w:val="24"/>
        </w:rPr>
        <w:t>w Wałbrzychu</w:t>
      </w:r>
      <w:r w:rsidR="00735616">
        <w:rPr>
          <w:rFonts w:ascii="Calibri" w:hAnsi="Calibri" w:cs="Calibri"/>
          <w:sz w:val="24"/>
          <w:szCs w:val="24"/>
        </w:rPr>
        <w:t>,</w:t>
      </w:r>
      <w:r w:rsidR="004A679D" w:rsidRPr="00735616">
        <w:rPr>
          <w:rFonts w:ascii="Calibri" w:hAnsi="Calibri" w:cs="Calibri"/>
          <w:sz w:val="24"/>
          <w:szCs w:val="24"/>
        </w:rPr>
        <w:t xml:space="preserve"> w dniu ……………………………. </w:t>
      </w:r>
    </w:p>
    <w:p w14:paraId="423D9F79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pomiędzy: </w:t>
      </w:r>
    </w:p>
    <w:p w14:paraId="511BC6F6" w14:textId="77777777" w:rsidR="007B515F" w:rsidRPr="00735616" w:rsidRDefault="00735616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Fundacją „Merkury” z siedzibą w Wałbrzychu </w:t>
      </w:r>
      <w:r w:rsidR="004C0293">
        <w:rPr>
          <w:rFonts w:ascii="Calibri" w:hAnsi="Calibri" w:cs="Calibri"/>
          <w:sz w:val="24"/>
          <w:szCs w:val="24"/>
        </w:rPr>
        <w:t xml:space="preserve">58-300 </w:t>
      </w:r>
      <w:r w:rsidRPr="00735616">
        <w:rPr>
          <w:rFonts w:ascii="Calibri" w:hAnsi="Calibri" w:cs="Calibri"/>
          <w:sz w:val="24"/>
          <w:szCs w:val="24"/>
        </w:rPr>
        <w:t xml:space="preserve">przy ul. Beethovena 10, o numerze KRS: </w:t>
      </w:r>
      <w:r w:rsidRPr="00735616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0000191584</w:t>
      </w:r>
      <w:r w:rsidRPr="00735616">
        <w:rPr>
          <w:rFonts w:ascii="Calibri" w:hAnsi="Calibri" w:cs="Calibri"/>
          <w:sz w:val="24"/>
          <w:szCs w:val="24"/>
        </w:rPr>
        <w:t>, z</w:t>
      </w:r>
      <w:r w:rsidR="004A679D" w:rsidRPr="00735616">
        <w:rPr>
          <w:rFonts w:ascii="Calibri" w:hAnsi="Calibri" w:cs="Calibri"/>
          <w:sz w:val="24"/>
          <w:szCs w:val="24"/>
        </w:rPr>
        <w:t xml:space="preserve">waną dalej Operatorem, reprezentowaną przez: </w:t>
      </w:r>
      <w:r w:rsidR="002858A3" w:rsidRPr="00735616">
        <w:rPr>
          <w:rFonts w:ascii="Calibri" w:hAnsi="Calibri" w:cs="Calibri"/>
          <w:sz w:val="24"/>
          <w:szCs w:val="24"/>
        </w:rPr>
        <w:t xml:space="preserve">Waldemara </w:t>
      </w:r>
      <w:proofErr w:type="spellStart"/>
      <w:r w:rsidR="002858A3" w:rsidRPr="00735616">
        <w:rPr>
          <w:rFonts w:ascii="Calibri" w:hAnsi="Calibri" w:cs="Calibri"/>
          <w:sz w:val="24"/>
          <w:szCs w:val="24"/>
        </w:rPr>
        <w:t>Weihsa</w:t>
      </w:r>
      <w:proofErr w:type="spellEnd"/>
      <w:r w:rsidR="002858A3" w:rsidRPr="00735616">
        <w:rPr>
          <w:rFonts w:ascii="Calibri" w:hAnsi="Calibri" w:cs="Calibri"/>
          <w:sz w:val="24"/>
          <w:szCs w:val="24"/>
        </w:rPr>
        <w:t xml:space="preserve"> – Prezesa Zarządu, </w:t>
      </w:r>
    </w:p>
    <w:p w14:paraId="31ACBBB0" w14:textId="77777777" w:rsidR="007B515F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a </w:t>
      </w:r>
    </w:p>
    <w:p w14:paraId="4AA90D21" w14:textId="77777777" w:rsidR="009E5F24" w:rsidRPr="00735616" w:rsidRDefault="009E5F24" w:rsidP="009E5F24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1. ……………………………………………….., zamieszkałym/-</w:t>
      </w:r>
      <w:proofErr w:type="spellStart"/>
      <w:r w:rsidRPr="00735616">
        <w:rPr>
          <w:rFonts w:ascii="Calibri" w:hAnsi="Calibri" w:cs="Calibri"/>
          <w:sz w:val="24"/>
          <w:szCs w:val="24"/>
        </w:rPr>
        <w:t>łą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5616">
        <w:rPr>
          <w:rFonts w:ascii="Calibri" w:hAnsi="Calibri" w:cs="Calibri"/>
          <w:sz w:val="24"/>
          <w:szCs w:val="24"/>
        </w:rPr>
        <w:t>cą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52697BAF" w14:textId="77777777" w:rsidR="009E5F24" w:rsidRPr="00735616" w:rsidRDefault="009E5F24" w:rsidP="009E5F24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2. ……………………………………………….., zamieszkałym/-</w:t>
      </w:r>
      <w:proofErr w:type="spellStart"/>
      <w:r w:rsidRPr="00735616">
        <w:rPr>
          <w:rFonts w:ascii="Calibri" w:hAnsi="Calibri" w:cs="Calibri"/>
          <w:sz w:val="24"/>
          <w:szCs w:val="24"/>
        </w:rPr>
        <w:t>łą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5616">
        <w:rPr>
          <w:rFonts w:ascii="Calibri" w:hAnsi="Calibri" w:cs="Calibri"/>
          <w:sz w:val="24"/>
          <w:szCs w:val="24"/>
        </w:rPr>
        <w:t>cą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33BADA77" w14:textId="77777777" w:rsidR="009E5F24" w:rsidRPr="00735616" w:rsidRDefault="009E5F24" w:rsidP="009E5F24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3. ……………………………………………….., zamieszkałym/-</w:t>
      </w:r>
      <w:proofErr w:type="spellStart"/>
      <w:r w:rsidRPr="00735616">
        <w:rPr>
          <w:rFonts w:ascii="Calibri" w:hAnsi="Calibri" w:cs="Calibri"/>
          <w:sz w:val="24"/>
          <w:szCs w:val="24"/>
        </w:rPr>
        <w:t>łą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5616">
        <w:rPr>
          <w:rFonts w:ascii="Calibri" w:hAnsi="Calibri" w:cs="Calibri"/>
          <w:sz w:val="24"/>
          <w:szCs w:val="24"/>
        </w:rPr>
        <w:t>cą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225BE4AB" w14:textId="77777777" w:rsidR="009E5F24" w:rsidRDefault="009E5F24" w:rsidP="004C0293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występującymi w imieniu grupy nieformalnej/samopomocowej pn. …………………………….. </w:t>
      </w:r>
      <w:r>
        <w:rPr>
          <w:rFonts w:ascii="Calibri" w:hAnsi="Calibri" w:cs="Calibri"/>
          <w:sz w:val="24"/>
          <w:szCs w:val="24"/>
        </w:rPr>
        <w:t>oraz</w:t>
      </w:r>
    </w:p>
    <w:p w14:paraId="3A603B01" w14:textId="77777777" w:rsidR="007B515F" w:rsidRPr="00735616" w:rsidRDefault="004C0293" w:rsidP="004C0293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……………………………</w:t>
      </w:r>
      <w:r w:rsidR="009E5F24">
        <w:rPr>
          <w:rFonts w:ascii="Calibri" w:hAnsi="Calibri" w:cs="Calibri"/>
          <w:sz w:val="24"/>
          <w:szCs w:val="24"/>
        </w:rPr>
        <w:t>…..</w:t>
      </w:r>
      <w:r>
        <w:rPr>
          <w:rFonts w:ascii="Calibri" w:hAnsi="Calibri" w:cs="Calibri"/>
          <w:sz w:val="24"/>
          <w:szCs w:val="24"/>
        </w:rPr>
        <w:t>..</w:t>
      </w:r>
      <w:r w:rsidRPr="00735616">
        <w:rPr>
          <w:rFonts w:ascii="Calibri" w:hAnsi="Calibri" w:cs="Calibri"/>
          <w:sz w:val="24"/>
          <w:szCs w:val="24"/>
        </w:rPr>
        <w:t xml:space="preserve"> z siedzibą w </w:t>
      </w:r>
      <w:r>
        <w:rPr>
          <w:rFonts w:ascii="Calibri" w:hAnsi="Calibri" w:cs="Calibri"/>
          <w:sz w:val="24"/>
          <w:szCs w:val="24"/>
        </w:rPr>
        <w:t xml:space="preserve">……….. </w:t>
      </w:r>
      <w:r w:rsidR="009E5F24">
        <w:rPr>
          <w:rFonts w:ascii="Calibri" w:hAnsi="Calibri" w:cs="Calibri"/>
          <w:sz w:val="24"/>
          <w:szCs w:val="24"/>
        </w:rPr>
        <w:t>0</w:t>
      </w:r>
      <w:r>
        <w:rPr>
          <w:rFonts w:ascii="Calibri" w:hAnsi="Calibri" w:cs="Calibri"/>
          <w:sz w:val="24"/>
          <w:szCs w:val="24"/>
        </w:rPr>
        <w:t>0-000</w:t>
      </w:r>
      <w:r w:rsidRPr="00735616">
        <w:rPr>
          <w:rFonts w:ascii="Calibri" w:hAnsi="Calibri" w:cs="Calibri"/>
          <w:sz w:val="24"/>
          <w:szCs w:val="24"/>
        </w:rPr>
        <w:t xml:space="preserve"> przy ul. </w:t>
      </w:r>
      <w:r>
        <w:rPr>
          <w:rFonts w:ascii="Calibri" w:hAnsi="Calibri" w:cs="Calibri"/>
          <w:sz w:val="24"/>
          <w:szCs w:val="24"/>
        </w:rPr>
        <w:t>…………………..</w:t>
      </w:r>
      <w:r w:rsidRPr="00735616">
        <w:rPr>
          <w:rFonts w:ascii="Calibri" w:hAnsi="Calibri" w:cs="Calibri"/>
          <w:sz w:val="24"/>
          <w:szCs w:val="24"/>
        </w:rPr>
        <w:t>, o numerze KRS</w:t>
      </w:r>
      <w:r>
        <w:rPr>
          <w:rFonts w:ascii="Calibri" w:hAnsi="Calibri" w:cs="Calibri"/>
          <w:sz w:val="24"/>
          <w:szCs w:val="24"/>
        </w:rPr>
        <w:t>/ewidencji</w:t>
      </w:r>
      <w:r w:rsidRPr="00735616">
        <w:rPr>
          <w:rFonts w:ascii="Calibri" w:hAnsi="Calibri" w:cs="Calibri"/>
          <w:sz w:val="24"/>
          <w:szCs w:val="24"/>
        </w:rPr>
        <w:t xml:space="preserve">: </w:t>
      </w:r>
      <w:r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……………………..</w:t>
      </w:r>
      <w:r w:rsidRPr="00735616">
        <w:rPr>
          <w:rFonts w:ascii="Calibri" w:hAnsi="Calibri" w:cs="Calibri"/>
          <w:sz w:val="24"/>
          <w:szCs w:val="24"/>
        </w:rPr>
        <w:t>, reprezentowan</w:t>
      </w:r>
      <w:r>
        <w:rPr>
          <w:rFonts w:ascii="Calibri" w:hAnsi="Calibri" w:cs="Calibri"/>
          <w:sz w:val="24"/>
          <w:szCs w:val="24"/>
        </w:rPr>
        <w:t>ym</w:t>
      </w:r>
      <w:r w:rsidRPr="00735616">
        <w:rPr>
          <w:rFonts w:ascii="Calibri" w:hAnsi="Calibri" w:cs="Calibri"/>
          <w:sz w:val="24"/>
          <w:szCs w:val="24"/>
        </w:rPr>
        <w:t xml:space="preserve"> przez: </w:t>
      </w:r>
      <w:r w:rsidR="009E5F24">
        <w:rPr>
          <w:rFonts w:ascii="Calibri" w:hAnsi="Calibri" w:cs="Calibri"/>
          <w:sz w:val="24"/>
          <w:szCs w:val="24"/>
        </w:rPr>
        <w:t>…………………………………………..…. …</w:t>
      </w:r>
      <w:r>
        <w:rPr>
          <w:rFonts w:ascii="Calibri" w:hAnsi="Calibri" w:cs="Calibri"/>
          <w:sz w:val="24"/>
          <w:szCs w:val="24"/>
        </w:rPr>
        <w:t xml:space="preserve">……………………………………………, </w:t>
      </w:r>
      <w:r w:rsidR="009E5F24">
        <w:rPr>
          <w:rFonts w:ascii="Calibri" w:hAnsi="Calibri" w:cs="Calibri"/>
          <w:sz w:val="24"/>
          <w:szCs w:val="24"/>
        </w:rPr>
        <w:t>będącym</w:t>
      </w:r>
      <w:r w:rsidRPr="00735616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Patronem dla grupy nieformalnej/</w:t>
      </w:r>
      <w:r w:rsidR="009E5F24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samopomocowej pn. ………………………………………</w:t>
      </w:r>
      <w:r w:rsidR="009E5F24">
        <w:rPr>
          <w:rFonts w:ascii="Calibri" w:hAnsi="Calibri" w:cs="Calibri"/>
          <w:sz w:val="24"/>
          <w:szCs w:val="24"/>
        </w:rPr>
        <w:t>….</w:t>
      </w:r>
      <w:r>
        <w:rPr>
          <w:rFonts w:ascii="Calibri" w:hAnsi="Calibri" w:cs="Calibri"/>
          <w:sz w:val="24"/>
          <w:szCs w:val="24"/>
        </w:rPr>
        <w:t>………..</w:t>
      </w:r>
      <w:r w:rsidR="009E5F24">
        <w:rPr>
          <w:rFonts w:ascii="Calibri" w:hAnsi="Calibri" w:cs="Calibri"/>
          <w:sz w:val="24"/>
          <w:szCs w:val="24"/>
        </w:rPr>
        <w:t>, zwanymi dalej Wnioskodawcą</w:t>
      </w:r>
      <w:r>
        <w:rPr>
          <w:rFonts w:ascii="Calibri" w:hAnsi="Calibri" w:cs="Calibri"/>
          <w:sz w:val="24"/>
          <w:szCs w:val="24"/>
        </w:rPr>
        <w:t>.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18C468C3" w14:textId="77777777" w:rsidR="007B515F" w:rsidRPr="00735616" w:rsidRDefault="007B515F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41F3BAAF" w14:textId="77777777" w:rsidR="007B515F" w:rsidRPr="00735616" w:rsidRDefault="004A679D" w:rsidP="00735616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35616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 Przedmiot Umowy</w:t>
      </w:r>
    </w:p>
    <w:p w14:paraId="3E4DAE1B" w14:textId="77777777" w:rsidR="007B515F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Przedmiotem niniejszej Umowy jest przyznanie przez Operatora środków finansowych na wsparcie realizacji lokalnego przedsięwzięcia - projektu/małej inicjatywy pt</w:t>
      </w:r>
      <w:r w:rsidR="00735616">
        <w:rPr>
          <w:rFonts w:ascii="Calibri" w:hAnsi="Calibri" w:cs="Calibri"/>
          <w:sz w:val="24"/>
          <w:szCs w:val="24"/>
        </w:rPr>
        <w:t>.</w:t>
      </w:r>
      <w:r w:rsidR="00872FB9" w:rsidRPr="00735616">
        <w:rPr>
          <w:rFonts w:ascii="Calibri" w:hAnsi="Calibri" w:cs="Calibri"/>
          <w:sz w:val="24"/>
          <w:szCs w:val="24"/>
        </w:rPr>
        <w:t xml:space="preserve"> </w:t>
      </w:r>
      <w:r w:rsidR="00735616" w:rsidRPr="00735616">
        <w:rPr>
          <w:rFonts w:ascii="Calibri" w:hAnsi="Calibri" w:cs="Calibri"/>
          <w:sz w:val="24"/>
          <w:szCs w:val="24"/>
        </w:rPr>
        <w:t>………………………..……….…….</w:t>
      </w:r>
      <w:r w:rsidR="00872FB9" w:rsidRPr="00735616">
        <w:rPr>
          <w:rFonts w:ascii="Calibri" w:hAnsi="Calibri" w:cs="Calibri"/>
          <w:i/>
          <w:sz w:val="24"/>
          <w:szCs w:val="24"/>
        </w:rPr>
        <w:t xml:space="preserve"> </w:t>
      </w:r>
      <w:r w:rsidR="00872FB9" w:rsidRPr="00735616">
        <w:rPr>
          <w:rFonts w:ascii="Calibri" w:hAnsi="Calibri" w:cs="Calibri"/>
          <w:sz w:val="24"/>
          <w:szCs w:val="24"/>
        </w:rPr>
        <w:t>(</w:t>
      </w:r>
      <w:r w:rsidR="00735616" w:rsidRPr="00063C6B">
        <w:rPr>
          <w:rFonts w:ascii="Calibri" w:hAnsi="Calibri" w:cs="Calibri"/>
          <w:i/>
          <w:sz w:val="24"/>
          <w:szCs w:val="24"/>
        </w:rPr>
        <w:t>p</w:t>
      </w:r>
      <w:r w:rsidRPr="00063C6B">
        <w:rPr>
          <w:rFonts w:ascii="Calibri" w:hAnsi="Calibri" w:cs="Calibri"/>
          <w:i/>
          <w:sz w:val="24"/>
          <w:szCs w:val="24"/>
        </w:rPr>
        <w:t>ełna nazwa projektu</w:t>
      </w:r>
      <w:r w:rsidRPr="00735616">
        <w:rPr>
          <w:rFonts w:ascii="Calibri" w:hAnsi="Calibri" w:cs="Calibri"/>
          <w:sz w:val="24"/>
          <w:szCs w:val="24"/>
        </w:rPr>
        <w:t xml:space="preserve">) określonego szczegółowo we wniosku o </w:t>
      </w:r>
      <w:r w:rsidR="00735616" w:rsidRPr="00735616">
        <w:rPr>
          <w:rFonts w:ascii="Calibri" w:hAnsi="Calibri" w:cs="Calibri"/>
          <w:sz w:val="24"/>
          <w:szCs w:val="24"/>
        </w:rPr>
        <w:t>d</w:t>
      </w:r>
      <w:r w:rsidRPr="00735616">
        <w:rPr>
          <w:rFonts w:ascii="Calibri" w:hAnsi="Calibri" w:cs="Calibri"/>
          <w:sz w:val="24"/>
          <w:szCs w:val="24"/>
        </w:rPr>
        <w:t xml:space="preserve">ofinansowanie nr </w:t>
      </w:r>
      <w:r w:rsidR="00735616" w:rsidRPr="00735616">
        <w:rPr>
          <w:rFonts w:ascii="Calibri" w:hAnsi="Calibri" w:cs="Calibri"/>
          <w:sz w:val="24"/>
          <w:szCs w:val="24"/>
        </w:rPr>
        <w:t>…………….</w:t>
      </w:r>
      <w:r w:rsidR="00872FB9" w:rsidRPr="00735616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złożonym w dniu </w:t>
      </w:r>
      <w:r w:rsidR="00735616" w:rsidRPr="00735616">
        <w:rPr>
          <w:rFonts w:ascii="Calibri" w:hAnsi="Calibri" w:cs="Calibri"/>
          <w:sz w:val="24"/>
          <w:szCs w:val="24"/>
        </w:rPr>
        <w:t xml:space="preserve">………………. </w:t>
      </w:r>
      <w:r w:rsidRPr="00735616">
        <w:rPr>
          <w:rFonts w:ascii="Calibri" w:hAnsi="Calibri" w:cs="Calibri"/>
          <w:sz w:val="24"/>
          <w:szCs w:val="24"/>
        </w:rPr>
        <w:t>202</w:t>
      </w:r>
      <w:r w:rsidR="00735616" w:rsidRPr="00735616">
        <w:rPr>
          <w:rFonts w:ascii="Calibri" w:hAnsi="Calibri" w:cs="Calibri"/>
          <w:sz w:val="24"/>
          <w:szCs w:val="24"/>
        </w:rPr>
        <w:t>5</w:t>
      </w:r>
      <w:r w:rsidRPr="00735616">
        <w:rPr>
          <w:rFonts w:ascii="Calibri" w:hAnsi="Calibri" w:cs="Calibri"/>
          <w:sz w:val="24"/>
          <w:szCs w:val="24"/>
        </w:rPr>
        <w:t xml:space="preserve"> roku oraz jego aktualizacjach, zwanego dalej projektem</w:t>
      </w:r>
      <w:r w:rsidR="007B515F" w:rsidRPr="00735616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i zatwierdzonym przez Operatora. </w:t>
      </w:r>
    </w:p>
    <w:p w14:paraId="451D162E" w14:textId="77777777" w:rsidR="007B515F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Wniosek o dofinansowanie oraz jego aktualizacje, o których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1 ust. 1,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są integralną częścią umowy w ustalonym końcowym brzmieniu. </w:t>
      </w:r>
    </w:p>
    <w:p w14:paraId="07E8AA6C" w14:textId="77777777" w:rsidR="00497560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Niniejsza umowa jest umową o wsparcie realizacji zadania publicznego, w rozumieniu art. 16 ust. 1 ustawy z dnia 24 kwietnia 2003 r. o działalności pożytku publicznego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i o wolontariacie (j.t. Dz. U. 2014 r., 1118). </w:t>
      </w:r>
    </w:p>
    <w:p w14:paraId="03DE9E32" w14:textId="77777777" w:rsidR="007B515F" w:rsidRPr="00735616" w:rsidRDefault="00497560" w:rsidP="00497560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br/>
      </w:r>
    </w:p>
    <w:p w14:paraId="0E67970B" w14:textId="77777777" w:rsid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Strony zobowiązują się stosować przy realizacji niniejszej umowy Regulamin uczestnictwa w pr</w:t>
      </w:r>
      <w:r w:rsidR="00735616">
        <w:rPr>
          <w:rFonts w:ascii="Calibri" w:hAnsi="Calibri" w:cs="Calibri"/>
          <w:sz w:val="24"/>
          <w:szCs w:val="24"/>
        </w:rPr>
        <w:t>ojekcie pt.</w:t>
      </w:r>
      <w:r w:rsidRPr="00735616">
        <w:rPr>
          <w:rFonts w:ascii="Calibri" w:hAnsi="Calibri" w:cs="Calibri"/>
          <w:sz w:val="24"/>
          <w:szCs w:val="24"/>
        </w:rPr>
        <w:t xml:space="preserve"> „</w:t>
      </w:r>
      <w:r w:rsidR="007B515F" w:rsidRPr="00735616">
        <w:rPr>
          <w:rFonts w:ascii="Calibri" w:hAnsi="Calibri" w:cs="Calibri"/>
          <w:sz w:val="24"/>
          <w:szCs w:val="24"/>
        </w:rPr>
        <w:t>Wielkopolskie Małe Inicjatywy</w:t>
      </w:r>
      <w:r w:rsidRPr="00735616">
        <w:rPr>
          <w:rFonts w:ascii="Calibri" w:hAnsi="Calibri" w:cs="Calibri"/>
          <w:sz w:val="24"/>
          <w:szCs w:val="24"/>
        </w:rPr>
        <w:t xml:space="preserve">”, zwany dalej </w:t>
      </w:r>
      <w:r w:rsidR="009E5F24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>„Regulaminem”, dostępny na stronie internetowej projektu www.</w:t>
      </w:r>
      <w:r w:rsidR="007B515F" w:rsidRPr="00735616">
        <w:rPr>
          <w:rFonts w:ascii="Calibri" w:hAnsi="Calibri" w:cs="Calibri"/>
          <w:sz w:val="24"/>
          <w:szCs w:val="24"/>
        </w:rPr>
        <w:t>granty.wrk.org.</w:t>
      </w:r>
      <w:r w:rsidRPr="00735616">
        <w:rPr>
          <w:rFonts w:ascii="Calibri" w:hAnsi="Calibri" w:cs="Calibri"/>
          <w:sz w:val="24"/>
          <w:szCs w:val="24"/>
        </w:rPr>
        <w:t>pl w okresie objętym niniejszą umową.</w:t>
      </w:r>
    </w:p>
    <w:p w14:paraId="371A4149" w14:textId="77777777" w:rsid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Operator przyznaje środki finansowe na wsparcie realizacji lokalnego przedsięwzięcia, które służyć mają realizacji zadania publicznego określonego w niniejszej umowie,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>w sposób zgodny z postanowieniami tej umowy, przez co rozumie się w szczególności zgodność realizacji zadań z opisem działań, harmonogramem i budżetem opisanym w formularzu wn</w:t>
      </w:r>
      <w:r w:rsidR="00735616" w:rsidRPr="00735616">
        <w:rPr>
          <w:rFonts w:ascii="Calibri" w:hAnsi="Calibri" w:cs="Calibri"/>
          <w:sz w:val="24"/>
          <w:szCs w:val="24"/>
        </w:rPr>
        <w:t xml:space="preserve">iosku i jego aktualizacjach. </w:t>
      </w:r>
    </w:p>
    <w:p w14:paraId="05476185" w14:textId="77777777" w:rsidR="0023629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zobowiązuje się wykonać zadanie publiczne w zakresie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i na warunkach określonych w niniejszej umowie oraz Regulaminie. </w:t>
      </w:r>
    </w:p>
    <w:p w14:paraId="1E74D02F" w14:textId="77777777" w:rsidR="0023629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 xml:space="preserve">Wnioskodawca może rozpocząć działania związane z dysponowaniem środkami </w:t>
      </w:r>
      <w:r w:rsidR="00173AC4">
        <w:rPr>
          <w:rFonts w:ascii="Calibri" w:hAnsi="Calibri" w:cs="Calibri"/>
          <w:b/>
          <w:sz w:val="24"/>
          <w:szCs w:val="24"/>
        </w:rPr>
        <w:br/>
      </w:r>
      <w:r w:rsidRPr="00735616">
        <w:rPr>
          <w:rFonts w:ascii="Calibri" w:hAnsi="Calibri" w:cs="Calibri"/>
          <w:b/>
          <w:sz w:val="24"/>
          <w:szCs w:val="24"/>
        </w:rPr>
        <w:t xml:space="preserve">na wsparcie realizacji lokalnego przedsięwzięcia po zaakceptowaniu przez Operatora wniosku i/lub jego aktualizacji oraz podpisaniu niniejszej umowy. </w:t>
      </w:r>
    </w:p>
    <w:p w14:paraId="02635CA4" w14:textId="77777777" w:rsidR="0073561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Osobą do kontaktów roboczych ze strony Wnioskodawcy jest </w:t>
      </w:r>
      <w:r w:rsidR="00735616">
        <w:rPr>
          <w:rFonts w:ascii="Calibri" w:hAnsi="Calibri" w:cs="Calibri"/>
          <w:sz w:val="24"/>
          <w:szCs w:val="24"/>
        </w:rPr>
        <w:t>……………</w:t>
      </w:r>
      <w:r w:rsidRPr="00735616">
        <w:rPr>
          <w:rFonts w:ascii="Calibri" w:hAnsi="Calibri" w:cs="Calibri"/>
          <w:sz w:val="24"/>
          <w:szCs w:val="24"/>
        </w:rPr>
        <w:t xml:space="preserve">………..………, tel. …………………, e-mail: ………………. </w:t>
      </w:r>
      <w:r w:rsidR="00735616">
        <w:rPr>
          <w:rFonts w:ascii="Calibri" w:hAnsi="Calibri" w:cs="Calibri"/>
          <w:sz w:val="24"/>
          <w:szCs w:val="24"/>
        </w:rPr>
        <w:t>.</w:t>
      </w:r>
    </w:p>
    <w:p w14:paraId="38E5B095" w14:textId="77777777" w:rsidR="0023629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Osobą do kontaktów roboczych ze strony Operatora jest </w:t>
      </w:r>
      <w:r w:rsidR="00735616">
        <w:rPr>
          <w:rFonts w:ascii="Calibri" w:hAnsi="Calibri" w:cs="Calibri"/>
          <w:sz w:val="24"/>
          <w:szCs w:val="24"/>
        </w:rPr>
        <w:t>Waldemar Weihs</w:t>
      </w:r>
      <w:r w:rsidRPr="00735616">
        <w:rPr>
          <w:rFonts w:ascii="Calibri" w:hAnsi="Calibri" w:cs="Calibri"/>
          <w:sz w:val="24"/>
          <w:szCs w:val="24"/>
        </w:rPr>
        <w:t xml:space="preserve">,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tel. </w:t>
      </w:r>
      <w:r w:rsidR="00735616">
        <w:rPr>
          <w:rFonts w:ascii="Calibri" w:hAnsi="Calibri" w:cs="Calibri"/>
          <w:sz w:val="24"/>
          <w:szCs w:val="24"/>
        </w:rPr>
        <w:t>509 673 693</w:t>
      </w:r>
      <w:r w:rsidRPr="00735616">
        <w:rPr>
          <w:rFonts w:ascii="Calibri" w:hAnsi="Calibri" w:cs="Calibri"/>
          <w:sz w:val="24"/>
          <w:szCs w:val="24"/>
        </w:rPr>
        <w:t xml:space="preserve">, e-mail: </w:t>
      </w:r>
      <w:r w:rsidR="00735616">
        <w:rPr>
          <w:rFonts w:ascii="Calibri" w:hAnsi="Calibri" w:cs="Calibri"/>
          <w:sz w:val="24"/>
          <w:szCs w:val="24"/>
        </w:rPr>
        <w:t>dotacje@merkury.org.pl.</w:t>
      </w:r>
    </w:p>
    <w:p w14:paraId="5EB41607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3DBDE97A" w14:textId="77777777" w:rsidR="00236296" w:rsidRPr="00735616" w:rsidRDefault="004A679D" w:rsidP="00735616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35616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2 Sposób wykonania zadania publicznego</w:t>
      </w:r>
    </w:p>
    <w:p w14:paraId="39B2CC7B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Termin realizacji zadania publicznego ustala się na okres </w:t>
      </w:r>
      <w:r w:rsidR="00735616">
        <w:rPr>
          <w:rFonts w:ascii="Calibri" w:hAnsi="Calibri" w:cs="Calibri"/>
          <w:sz w:val="24"/>
          <w:szCs w:val="24"/>
        </w:rPr>
        <w:t>od dnia</w:t>
      </w:r>
      <w:r w:rsidR="00091ADD">
        <w:rPr>
          <w:rFonts w:ascii="Calibri" w:hAnsi="Calibri" w:cs="Calibri"/>
          <w:sz w:val="24"/>
          <w:szCs w:val="24"/>
        </w:rPr>
        <w:t xml:space="preserve"> </w:t>
      </w:r>
      <w:r w:rsidR="00735616">
        <w:rPr>
          <w:rFonts w:ascii="Calibri" w:hAnsi="Calibri" w:cs="Calibri"/>
          <w:sz w:val="24"/>
          <w:szCs w:val="24"/>
        </w:rPr>
        <w:t xml:space="preserve">……………………… </w:t>
      </w:r>
      <w:r w:rsidR="00091ADD">
        <w:rPr>
          <w:rFonts w:ascii="Calibri" w:hAnsi="Calibri" w:cs="Calibri"/>
          <w:sz w:val="24"/>
          <w:szCs w:val="24"/>
        </w:rPr>
        <w:br/>
      </w:r>
      <w:r w:rsidR="00735616">
        <w:rPr>
          <w:rFonts w:ascii="Calibri" w:hAnsi="Calibri" w:cs="Calibri"/>
          <w:sz w:val="24"/>
          <w:szCs w:val="24"/>
        </w:rPr>
        <w:t>do dnia ………………….,</w:t>
      </w:r>
      <w:r w:rsidR="00073707" w:rsidRPr="00735616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zgodnie z wnioskiem o dofinansowanie lub korektą harmonogramu. </w:t>
      </w:r>
    </w:p>
    <w:p w14:paraId="1B5B5863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zobowiązuje się zrealizować projekt zgodnie z wnioskiem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o dofinansowanie z uwzględnieniem aktualizacji. </w:t>
      </w:r>
    </w:p>
    <w:p w14:paraId="1A5A8F4E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będący stroną niniejszej Umowy jest zobowiązany do: </w:t>
      </w:r>
    </w:p>
    <w:p w14:paraId="1F3865CD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pozostawania w bieżącym kontakcie z przedstawicielem Operatora</w:t>
      </w:r>
      <w:r w:rsidR="00735616">
        <w:rPr>
          <w:rFonts w:ascii="Calibri" w:hAnsi="Calibri" w:cs="Calibri"/>
          <w:sz w:val="24"/>
          <w:szCs w:val="24"/>
        </w:rPr>
        <w:t>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51A6215E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korzystania ze środków finansowych na wsparcie realizacji lokalnego przedsięwzięcia w sposób gwarantujący osiągnięcie założonych celów i zadań będących przedmiotem wniosku z uwzględnieniem jego aktualizacji w zakresie zaakceptowanym przez Operatora</w:t>
      </w:r>
      <w:r w:rsidR="00735616">
        <w:rPr>
          <w:rFonts w:ascii="Calibri" w:hAnsi="Calibri" w:cs="Calibri"/>
          <w:sz w:val="24"/>
          <w:szCs w:val="24"/>
        </w:rPr>
        <w:t>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6D5B0051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poddania się kontroli w zakresie prawidłowości korzystania ze środków finansowych na wsparcie realizacji lokalnego przedsięwzięcia ze strony Operatora oraz Narodowego Instytutu Wolności</w:t>
      </w:r>
      <w:r w:rsidR="00735616">
        <w:rPr>
          <w:rFonts w:ascii="Calibri" w:hAnsi="Calibri" w:cs="Calibri"/>
          <w:sz w:val="24"/>
          <w:szCs w:val="24"/>
        </w:rPr>
        <w:t xml:space="preserve"> – Centrum Rozwoju Społeczeństwa Obywatelskiego,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57281637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złożenia w wyznaczonym terminie sprawozdania z realizowanego projektu</w:t>
      </w:r>
      <w:r w:rsidR="00735616">
        <w:rPr>
          <w:rFonts w:ascii="Calibri" w:hAnsi="Calibri" w:cs="Calibri"/>
          <w:sz w:val="24"/>
          <w:szCs w:val="24"/>
        </w:rPr>
        <w:t>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37E9204F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zwrotu udzielonych środków finansowych na wsparcie realizacji lokalnego przedsięwzięcia w przypadku ich wykorzystania niezgodnie z zapisami Umowy.</w:t>
      </w:r>
      <w:r w:rsidR="00497560">
        <w:rPr>
          <w:rFonts w:ascii="Calibri" w:hAnsi="Calibri" w:cs="Calibri"/>
          <w:sz w:val="24"/>
          <w:szCs w:val="24"/>
        </w:rPr>
        <w:br/>
      </w:r>
      <w:r w:rsidR="00497560">
        <w:rPr>
          <w:rFonts w:ascii="Calibri" w:hAnsi="Calibri" w:cs="Calibri"/>
          <w:sz w:val="24"/>
          <w:szCs w:val="24"/>
        </w:rPr>
        <w:lastRenderedPageBreak/>
        <w:br/>
      </w:r>
    </w:p>
    <w:p w14:paraId="058958DC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zobowiązuje się realizować projekt w zakresie zaakceptowanym przez Operatora, z najwyższym stopniem staranności, w sposób zapewniający uzyskanie jak najlepszych wyników i z dbałością wymaganą przez najlepszą praktykę w danej dziedzinie oraz zgodnie z niniejszą Umową i Regulaminem. </w:t>
      </w:r>
    </w:p>
    <w:p w14:paraId="0122A174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28989517" w14:textId="77777777" w:rsidR="00236296" w:rsidRPr="00735616" w:rsidRDefault="004A679D" w:rsidP="00735616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35616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3 Finansowanie projektu</w:t>
      </w:r>
    </w:p>
    <w:p w14:paraId="009C64CF" w14:textId="77777777" w:rsidR="00162090" w:rsidRPr="0019540C" w:rsidRDefault="00162090" w:rsidP="00162090">
      <w:pPr>
        <w:pStyle w:val="Akapitzlist"/>
        <w:numPr>
          <w:ilvl w:val="0"/>
          <w:numId w:val="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19540C">
        <w:rPr>
          <w:rFonts w:ascii="Calibri" w:hAnsi="Calibri" w:cs="Calibri"/>
          <w:sz w:val="24"/>
          <w:szCs w:val="24"/>
        </w:rPr>
        <w:t xml:space="preserve">Operator zobowiązuje się do przekazania na realizację projektu kwoty w wysokości ……….. zł  (słownie: ………………. 00/100 złotych), na rachunek bankowy </w:t>
      </w:r>
      <w:r>
        <w:rPr>
          <w:rFonts w:ascii="Calibri" w:hAnsi="Calibri" w:cs="Calibri"/>
          <w:sz w:val="24"/>
          <w:szCs w:val="24"/>
        </w:rPr>
        <w:t>Patrona</w:t>
      </w:r>
      <w:r w:rsidRPr="0019540C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br/>
      </w:r>
      <w:r w:rsidRPr="0019540C">
        <w:rPr>
          <w:rFonts w:ascii="Calibri" w:hAnsi="Calibri" w:cs="Calibri"/>
          <w:sz w:val="24"/>
          <w:szCs w:val="24"/>
        </w:rPr>
        <w:t xml:space="preserve">o nr ………………………………………………………………  prowadzony w banku …………………….. w terminie 5 dni roboczych od podpisania niniejszej umowy. </w:t>
      </w:r>
    </w:p>
    <w:p w14:paraId="0AD402D3" w14:textId="77777777" w:rsidR="00162090" w:rsidRPr="0019540C" w:rsidRDefault="00162090" w:rsidP="00162090">
      <w:pPr>
        <w:pStyle w:val="Akapitzlist"/>
        <w:numPr>
          <w:ilvl w:val="0"/>
          <w:numId w:val="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Patron</w:t>
      </w:r>
      <w:r w:rsidRPr="0019540C">
        <w:rPr>
          <w:rFonts w:ascii="Calibri" w:hAnsi="Calibri" w:cs="Calibri"/>
          <w:sz w:val="24"/>
          <w:szCs w:val="24"/>
        </w:rPr>
        <w:t xml:space="preserve"> oświadcza, że jest jedynym posiadaczem wskazanego w ust. 1 rachunku bankowego i zobowiązuje się do utrzymania tego rachunku do chwili zaakceptowania przez Operatora sprawozdania, o którym mowa w § </w:t>
      </w:r>
      <w:r>
        <w:rPr>
          <w:rFonts w:ascii="Calibri" w:hAnsi="Calibri" w:cs="Calibri"/>
          <w:sz w:val="24"/>
          <w:szCs w:val="24"/>
        </w:rPr>
        <w:t>7</w:t>
      </w:r>
      <w:r w:rsidRPr="0019540C">
        <w:rPr>
          <w:rFonts w:ascii="Calibri" w:hAnsi="Calibri" w:cs="Calibri"/>
          <w:sz w:val="24"/>
          <w:szCs w:val="24"/>
        </w:rPr>
        <w:t xml:space="preserve"> ust. 2.</w:t>
      </w:r>
    </w:p>
    <w:p w14:paraId="027D1B88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1495E097" w14:textId="77777777" w:rsidR="00634059" w:rsidRPr="0039193D" w:rsidRDefault="004A679D" w:rsidP="0039193D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39193D">
        <w:rPr>
          <w:rFonts w:ascii="Calibri" w:hAnsi="Calibri" w:cs="Calibri"/>
          <w:b/>
          <w:sz w:val="24"/>
          <w:szCs w:val="24"/>
        </w:rPr>
        <w:t>§</w:t>
      </w:r>
      <w:r w:rsidR="0039193D" w:rsidRPr="0039193D">
        <w:rPr>
          <w:rFonts w:ascii="Calibri" w:hAnsi="Calibri" w:cs="Calibri"/>
          <w:b/>
          <w:sz w:val="24"/>
          <w:szCs w:val="24"/>
        </w:rPr>
        <w:t xml:space="preserve"> </w:t>
      </w:r>
      <w:r w:rsidRPr="0039193D">
        <w:rPr>
          <w:rFonts w:ascii="Calibri" w:hAnsi="Calibri" w:cs="Calibri"/>
          <w:b/>
          <w:sz w:val="24"/>
          <w:szCs w:val="24"/>
        </w:rPr>
        <w:t>4 Zmiany dotyczące realizacji Małej Inicjatywy</w:t>
      </w:r>
    </w:p>
    <w:p w14:paraId="54D5AC77" w14:textId="77777777" w:rsidR="00634059" w:rsidRPr="0039193D" w:rsidRDefault="004A679D" w:rsidP="000C19A6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39193D">
        <w:rPr>
          <w:rFonts w:ascii="Calibri" w:hAnsi="Calibri" w:cs="Calibri"/>
          <w:sz w:val="24"/>
          <w:szCs w:val="24"/>
        </w:rPr>
        <w:t>Zmiany we wniosku dotyczące projektu mogą być zgłaszane Operatorowi nie później niż na 10 dni przed dniem zakończenia realizacji projektu, o którym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Pr="0039193D">
        <w:rPr>
          <w:rFonts w:ascii="Calibri" w:hAnsi="Calibri" w:cs="Calibri"/>
          <w:sz w:val="24"/>
          <w:szCs w:val="24"/>
        </w:rPr>
        <w:t xml:space="preserve">2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 xml:space="preserve">ust. 1. Zmiany wymagają pisemnego aneksu do niniejszej umowy pod rygorem nieważności. </w:t>
      </w:r>
    </w:p>
    <w:p w14:paraId="24463723" w14:textId="77777777" w:rsidR="00634059" w:rsidRPr="0039193D" w:rsidRDefault="004A679D" w:rsidP="000C19A6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39193D">
        <w:rPr>
          <w:rFonts w:ascii="Calibri" w:hAnsi="Calibri" w:cs="Calibri"/>
          <w:sz w:val="24"/>
          <w:szCs w:val="24"/>
        </w:rPr>
        <w:t xml:space="preserve">Dopuszczalne jest przesuwanie środków finansowych pomiędzy pozycjami kosztów do wysokości 10% wartości pozycji. W przypadku zakupu środków trwałych przesunięcie w wysokości do 10% do tej pozycji nie może przekroczyć kwoty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>1</w:t>
      </w:r>
      <w:r w:rsidR="000850E0">
        <w:rPr>
          <w:rFonts w:ascii="Calibri" w:hAnsi="Calibri" w:cs="Calibri"/>
          <w:sz w:val="24"/>
          <w:szCs w:val="24"/>
        </w:rPr>
        <w:t>.</w:t>
      </w:r>
      <w:r w:rsidRPr="0039193D">
        <w:rPr>
          <w:rFonts w:ascii="Calibri" w:hAnsi="Calibri" w:cs="Calibri"/>
          <w:sz w:val="24"/>
          <w:szCs w:val="24"/>
        </w:rPr>
        <w:t xml:space="preserve">000,00 zł. </w:t>
      </w:r>
    </w:p>
    <w:p w14:paraId="34BDEE64" w14:textId="77777777" w:rsidR="00634059" w:rsidRPr="0039193D" w:rsidRDefault="004A679D" w:rsidP="000C19A6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39193D">
        <w:rPr>
          <w:rFonts w:ascii="Calibri" w:hAnsi="Calibri" w:cs="Calibri"/>
          <w:sz w:val="24"/>
          <w:szCs w:val="24"/>
        </w:rPr>
        <w:t xml:space="preserve">Wszelkie inne zmiany w budżecie projektu wymagają akceptacji Operatora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 xml:space="preserve">oraz </w:t>
      </w:r>
      <w:r w:rsidR="000850E0">
        <w:rPr>
          <w:rFonts w:ascii="Calibri" w:hAnsi="Calibri" w:cs="Calibri"/>
          <w:sz w:val="24"/>
          <w:szCs w:val="24"/>
        </w:rPr>
        <w:t xml:space="preserve">zawarcia </w:t>
      </w:r>
      <w:r w:rsidRPr="0039193D">
        <w:rPr>
          <w:rFonts w:ascii="Calibri" w:hAnsi="Calibri" w:cs="Calibri"/>
          <w:sz w:val="24"/>
          <w:szCs w:val="24"/>
        </w:rPr>
        <w:t xml:space="preserve">aneksu do niniejszej umowy. W przypadku uchybienia terminowi,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 xml:space="preserve">o którym mowa w § 2 ust. 1, Operator pozostawia zgłoszenie bez rozpatrzenia. </w:t>
      </w:r>
    </w:p>
    <w:p w14:paraId="756F4067" w14:textId="77777777" w:rsidR="0039193D" w:rsidRDefault="0039193D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48069399" w14:textId="77777777" w:rsidR="00B65AFD" w:rsidRPr="0019540C" w:rsidRDefault="00B65AFD" w:rsidP="00B65AFD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19540C">
        <w:rPr>
          <w:rFonts w:ascii="Calibri" w:hAnsi="Calibri" w:cs="Calibri"/>
          <w:b/>
          <w:sz w:val="24"/>
          <w:szCs w:val="24"/>
        </w:rPr>
        <w:t>§ 5 Dokumentacja finansowo-księgowa i ewidencja księgowa</w:t>
      </w:r>
    </w:p>
    <w:p w14:paraId="3F5928E0" w14:textId="77777777" w:rsidR="00B65AFD" w:rsidRPr="0019540C" w:rsidRDefault="00B65AFD" w:rsidP="00B65AFD">
      <w:pPr>
        <w:pStyle w:val="Akapitzlist"/>
        <w:numPr>
          <w:ilvl w:val="0"/>
          <w:numId w:val="2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Patron</w:t>
      </w:r>
      <w:r w:rsidRPr="0019540C">
        <w:rPr>
          <w:rFonts w:ascii="Calibri" w:hAnsi="Calibri" w:cs="Calibri"/>
          <w:sz w:val="24"/>
          <w:szCs w:val="24"/>
        </w:rPr>
        <w:t xml:space="preserve"> jest zobowiązany do prowadzenia wyodrębnionej dokumentacji finansowo-księgowej i ewidencji księgowej zadania publicznego, zgodnie z zasadami wynikającymi z ustawy z dnia 29 września 1994 r. o rachunkowości (Dz. U. z 2013 r. poz. 330), w sposób umożliwiający identyfikację poszczególnych operacji księgowych. </w:t>
      </w:r>
    </w:p>
    <w:p w14:paraId="5A82007A" w14:textId="77777777" w:rsidR="00B65AFD" w:rsidRPr="0019540C" w:rsidRDefault="00B65AFD" w:rsidP="00B65AFD">
      <w:pPr>
        <w:pStyle w:val="Akapitzlist"/>
        <w:numPr>
          <w:ilvl w:val="0"/>
          <w:numId w:val="2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Patron</w:t>
      </w:r>
      <w:r w:rsidRPr="0019540C">
        <w:rPr>
          <w:rFonts w:ascii="Calibri" w:hAnsi="Calibri" w:cs="Calibri"/>
          <w:sz w:val="24"/>
          <w:szCs w:val="24"/>
        </w:rPr>
        <w:t xml:space="preserve"> zobowiązany jest do przechowywania dokumentacji związanej </w:t>
      </w:r>
      <w:r>
        <w:rPr>
          <w:rFonts w:ascii="Calibri" w:hAnsi="Calibri" w:cs="Calibri"/>
          <w:sz w:val="24"/>
          <w:szCs w:val="24"/>
        </w:rPr>
        <w:br/>
      </w:r>
      <w:r w:rsidRPr="0019540C">
        <w:rPr>
          <w:rFonts w:ascii="Calibri" w:hAnsi="Calibri" w:cs="Calibri"/>
          <w:sz w:val="24"/>
          <w:szCs w:val="24"/>
        </w:rPr>
        <w:t xml:space="preserve">z realizacją zadania publicznego przez 5 lat, licząc od dnia podpisania niniejszej umowy. </w:t>
      </w:r>
    </w:p>
    <w:p w14:paraId="48591FC3" w14:textId="77777777" w:rsidR="00B65AFD" w:rsidRPr="0019540C" w:rsidRDefault="00B65AFD" w:rsidP="00B65AFD">
      <w:pPr>
        <w:pStyle w:val="Akapitzlist"/>
        <w:numPr>
          <w:ilvl w:val="0"/>
          <w:numId w:val="2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Patron</w:t>
      </w:r>
      <w:r w:rsidRPr="0019540C">
        <w:rPr>
          <w:rFonts w:ascii="Calibri" w:hAnsi="Calibri" w:cs="Calibri"/>
          <w:sz w:val="24"/>
          <w:szCs w:val="24"/>
        </w:rPr>
        <w:t xml:space="preserve"> zobowiązany jest do sporządzenia na odwrocie każdego dokumentu finansowego trwałego opisu zgodnie z dostarczonym przez Operatora wzorem</w:t>
      </w:r>
      <w:r>
        <w:rPr>
          <w:rFonts w:ascii="Calibri" w:hAnsi="Calibri" w:cs="Calibri"/>
          <w:sz w:val="24"/>
          <w:szCs w:val="24"/>
        </w:rPr>
        <w:t>.</w:t>
      </w:r>
    </w:p>
    <w:p w14:paraId="1E2454B5" w14:textId="77777777" w:rsidR="00B65AFD" w:rsidRDefault="00B65AFD" w:rsidP="00B65AFD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72D26790" w14:textId="77777777" w:rsidR="00B65AFD" w:rsidRDefault="00B65AFD" w:rsidP="00B65AFD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0CDBE7EA" w14:textId="77777777" w:rsidR="00B65AFD" w:rsidRDefault="00B65AFD" w:rsidP="00B65AFD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6B5CC55C" w14:textId="77777777" w:rsidR="00634059" w:rsidRPr="00735616" w:rsidRDefault="004A679D" w:rsidP="000850E0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0850E0">
        <w:rPr>
          <w:rFonts w:ascii="Calibri" w:hAnsi="Calibri" w:cs="Calibri"/>
          <w:b/>
          <w:sz w:val="24"/>
          <w:szCs w:val="24"/>
        </w:rPr>
        <w:t xml:space="preserve"> </w:t>
      </w:r>
      <w:r w:rsidR="00B65AFD">
        <w:rPr>
          <w:rFonts w:ascii="Calibri" w:hAnsi="Calibri" w:cs="Calibri"/>
          <w:b/>
          <w:sz w:val="24"/>
          <w:szCs w:val="24"/>
        </w:rPr>
        <w:t>6</w:t>
      </w:r>
      <w:r w:rsidRPr="00735616">
        <w:rPr>
          <w:rFonts w:ascii="Calibri" w:hAnsi="Calibri" w:cs="Calibri"/>
          <w:b/>
          <w:sz w:val="24"/>
          <w:szCs w:val="24"/>
        </w:rPr>
        <w:t xml:space="preserve"> Obowiązki kontrolne</w:t>
      </w:r>
    </w:p>
    <w:p w14:paraId="610C53F4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Operator uprawniony jest do kontroli i monitorowania Wnioskodawcy w zakresie prawidłowości wydatkowania środków na wsparcie realizacji lokalnego przedsięwzięcia oraz realizacji zadania publicznego, a Wnioskodawca zobowiązany jest niezwłocznie powiadomić Operatora o wszelkich okolicznościach mogących </w:t>
      </w:r>
      <w:r w:rsidR="0049756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 xml:space="preserve">zakłócić lub opóźnić prawidłową realizację i wydatkowanie środków na wsparcie realizacji lokalnego przedsięwzięcia. </w:t>
      </w:r>
    </w:p>
    <w:p w14:paraId="30FDA975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Operator sprawuje kontrolę prawidłowości wykonywania zadania publicznego przez Wnioskodawcę, w tym wydatkowania przekazanych środków na wsparcie realizacji </w:t>
      </w:r>
      <w:r w:rsidR="0016209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 xml:space="preserve">lokalnego przedsięwzięcia. Kontrola może być przeprowadzona w toku realizacji zadania publicznego oraz po jego zakończeniu. </w:t>
      </w:r>
    </w:p>
    <w:p w14:paraId="0E5AC3F9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Prawo kontroli przysługuje osobom upoważnionym przez Operatora w miejscu realizacji zadania publicznego. </w:t>
      </w:r>
    </w:p>
    <w:p w14:paraId="4B1CF276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>O wynikach kontroli, o której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="00B65AFD">
        <w:rPr>
          <w:rFonts w:ascii="Calibri" w:hAnsi="Calibri" w:cs="Calibri"/>
          <w:sz w:val="24"/>
          <w:szCs w:val="24"/>
        </w:rPr>
        <w:t>6</w:t>
      </w:r>
      <w:r w:rsidRPr="000850E0">
        <w:rPr>
          <w:rFonts w:ascii="Calibri" w:hAnsi="Calibri" w:cs="Calibri"/>
          <w:sz w:val="24"/>
          <w:szCs w:val="24"/>
        </w:rPr>
        <w:t xml:space="preserve">5 ust. 1, Operator poinformuje Wnioskodawcę, a w przypadku stwierdzenia nieprawidłowości przekaże mu wnioski i zalecenia mające na celu ich usunięcie. </w:t>
      </w:r>
    </w:p>
    <w:p w14:paraId="308E6BE4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>Wnioskodawca jest zobowiązany, w terminie nie dłuższym niż 7 dni od dnia otrzymania wniosków i zaleceń, o których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="00B65AFD">
        <w:rPr>
          <w:rFonts w:ascii="Calibri" w:hAnsi="Calibri" w:cs="Calibri"/>
          <w:sz w:val="24"/>
          <w:szCs w:val="24"/>
        </w:rPr>
        <w:t>6</w:t>
      </w:r>
      <w:r w:rsidRPr="000850E0">
        <w:rPr>
          <w:rFonts w:ascii="Calibri" w:hAnsi="Calibri" w:cs="Calibri"/>
          <w:sz w:val="24"/>
          <w:szCs w:val="24"/>
        </w:rPr>
        <w:t xml:space="preserve"> ust. 4, do ich wykonania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>i powiadomienia o tym Operatora w formie pisemnej.</w:t>
      </w:r>
    </w:p>
    <w:p w14:paraId="62CDC731" w14:textId="77777777" w:rsidR="006E4FD8" w:rsidRPr="00735616" w:rsidRDefault="004A679D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0B5F99F1" w14:textId="77777777" w:rsidR="00AA484D" w:rsidRPr="00735616" w:rsidRDefault="004A679D" w:rsidP="000850E0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0850E0">
        <w:rPr>
          <w:rFonts w:ascii="Calibri" w:hAnsi="Calibri" w:cs="Calibri"/>
          <w:b/>
          <w:sz w:val="24"/>
          <w:szCs w:val="24"/>
        </w:rPr>
        <w:t xml:space="preserve"> </w:t>
      </w:r>
      <w:r w:rsidR="00B65AFD">
        <w:rPr>
          <w:rFonts w:ascii="Calibri" w:hAnsi="Calibri" w:cs="Calibri"/>
          <w:b/>
          <w:sz w:val="24"/>
          <w:szCs w:val="24"/>
        </w:rPr>
        <w:t>7</w:t>
      </w:r>
      <w:r w:rsidRPr="00735616">
        <w:rPr>
          <w:rFonts w:ascii="Calibri" w:hAnsi="Calibri" w:cs="Calibri"/>
          <w:b/>
          <w:sz w:val="24"/>
          <w:szCs w:val="24"/>
        </w:rPr>
        <w:t xml:space="preserve"> Obowiązki sprawozdawcze Wnioskodawcy</w:t>
      </w:r>
    </w:p>
    <w:p w14:paraId="6DA15EAE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Operator ma prawo żądać, aby Wnioskodawca, w wyznaczonym terminie przedstawił dodatkowe informacje i wyjaśnienia dotyczące projektu w trakcie jego realizacji. </w:t>
      </w:r>
    </w:p>
    <w:p w14:paraId="62BA38E3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0850E0">
        <w:rPr>
          <w:rFonts w:ascii="Calibri" w:hAnsi="Calibri" w:cs="Calibri"/>
          <w:b/>
          <w:sz w:val="24"/>
          <w:szCs w:val="24"/>
        </w:rPr>
        <w:t xml:space="preserve">Wnioskodawca ma obowiązek złożenia sprawozdania merytorycznego </w:t>
      </w:r>
      <w:r w:rsidR="000850E0" w:rsidRPr="000850E0">
        <w:rPr>
          <w:rFonts w:ascii="Calibri" w:hAnsi="Calibri" w:cs="Calibri"/>
          <w:b/>
          <w:sz w:val="24"/>
          <w:szCs w:val="24"/>
        </w:rPr>
        <w:br/>
      </w:r>
      <w:r w:rsidRPr="000850E0">
        <w:rPr>
          <w:rFonts w:ascii="Calibri" w:hAnsi="Calibri" w:cs="Calibri"/>
          <w:b/>
          <w:sz w:val="24"/>
          <w:szCs w:val="24"/>
        </w:rPr>
        <w:t xml:space="preserve">z wykonywania zadania publicznego według wzoru stanowiącego załącznik do Regulaminu razem z dokumentacją merytoryczną z projektu (oryginały list obecności, zdjęcia, itp.). </w:t>
      </w:r>
    </w:p>
    <w:p w14:paraId="1D254A16" w14:textId="77777777" w:rsidR="000850E0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0850E0">
        <w:rPr>
          <w:rFonts w:ascii="Calibri" w:hAnsi="Calibri" w:cs="Calibri"/>
          <w:b/>
          <w:sz w:val="24"/>
          <w:szCs w:val="24"/>
        </w:rPr>
        <w:t>Sprawozdanie merytoryczne z wykonania zadania publicznego sporządzone przez Wnioskodawcę według wzoru, o którym mowa w §</w:t>
      </w:r>
      <w:r w:rsidR="000850E0" w:rsidRPr="000850E0">
        <w:rPr>
          <w:rFonts w:ascii="Calibri" w:hAnsi="Calibri" w:cs="Calibri"/>
          <w:b/>
          <w:sz w:val="24"/>
          <w:szCs w:val="24"/>
        </w:rPr>
        <w:t xml:space="preserve"> </w:t>
      </w:r>
      <w:r w:rsidR="00B65AFD">
        <w:rPr>
          <w:rFonts w:ascii="Calibri" w:hAnsi="Calibri" w:cs="Calibri"/>
          <w:b/>
          <w:sz w:val="24"/>
          <w:szCs w:val="24"/>
        </w:rPr>
        <w:t>7</w:t>
      </w:r>
      <w:r w:rsidRPr="000850E0">
        <w:rPr>
          <w:rFonts w:ascii="Calibri" w:hAnsi="Calibri" w:cs="Calibri"/>
          <w:b/>
          <w:sz w:val="24"/>
          <w:szCs w:val="24"/>
        </w:rPr>
        <w:t xml:space="preserve"> ust. 2 Wnioskodawca dostarcza Operatorowi w terminie 10 dni od dnia zakończenia realizacji zadania publicznego. </w:t>
      </w:r>
    </w:p>
    <w:p w14:paraId="3A97FDDE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0850E0">
        <w:rPr>
          <w:rFonts w:ascii="Calibri" w:hAnsi="Calibri" w:cs="Calibri"/>
          <w:b/>
          <w:sz w:val="24"/>
          <w:szCs w:val="24"/>
        </w:rPr>
        <w:t xml:space="preserve">Przed złożeniem sprawozdania Operator Wnioskodawca zobowiązany jest </w:t>
      </w:r>
      <w:r w:rsidR="000850E0">
        <w:rPr>
          <w:rFonts w:ascii="Calibri" w:hAnsi="Calibri" w:cs="Calibri"/>
          <w:b/>
          <w:sz w:val="24"/>
          <w:szCs w:val="24"/>
        </w:rPr>
        <w:br/>
      </w:r>
      <w:r w:rsidRPr="000850E0">
        <w:rPr>
          <w:rFonts w:ascii="Calibri" w:hAnsi="Calibri" w:cs="Calibri"/>
          <w:b/>
          <w:sz w:val="24"/>
          <w:szCs w:val="24"/>
        </w:rPr>
        <w:t xml:space="preserve">do skonsultowania roboczej wersji sprawozdania z przedstawicielem Operatora. </w:t>
      </w:r>
    </w:p>
    <w:p w14:paraId="73F2F940" w14:textId="77777777" w:rsid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W przypadku niezłożenia sprawozdania wraz z dokumentacją merytoryczną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>o których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="00B65AFD">
        <w:rPr>
          <w:rFonts w:ascii="Calibri" w:hAnsi="Calibri" w:cs="Calibri"/>
          <w:sz w:val="24"/>
          <w:szCs w:val="24"/>
        </w:rPr>
        <w:t>7</w:t>
      </w:r>
      <w:r w:rsidRPr="000850E0">
        <w:rPr>
          <w:rFonts w:ascii="Calibri" w:hAnsi="Calibri" w:cs="Calibri"/>
          <w:sz w:val="24"/>
          <w:szCs w:val="24"/>
        </w:rPr>
        <w:t xml:space="preserve"> ust. 2, w terminie Operator wzywa pisemnie/mailowo Wnioskodawcę do ich złożenia, w terminie </w:t>
      </w:r>
      <w:r w:rsidR="000850E0">
        <w:rPr>
          <w:rFonts w:ascii="Calibri" w:hAnsi="Calibri" w:cs="Calibri"/>
          <w:sz w:val="24"/>
          <w:szCs w:val="24"/>
        </w:rPr>
        <w:t>5</w:t>
      </w:r>
      <w:r w:rsidRPr="000850E0">
        <w:rPr>
          <w:rFonts w:ascii="Calibri" w:hAnsi="Calibri" w:cs="Calibri"/>
          <w:sz w:val="24"/>
          <w:szCs w:val="24"/>
        </w:rPr>
        <w:t xml:space="preserve"> dni od dnia otrzymania wezwania,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 xml:space="preserve">a w wypadku składania przez Operatora sprawozdania do Narodowego Instytutu Wolności - Centrum Rozwoju Społeczeństwa Obywatelskiego w krótszym terminie. </w:t>
      </w:r>
    </w:p>
    <w:p w14:paraId="4B50F0A7" w14:textId="77777777" w:rsidR="00B65AFD" w:rsidRDefault="00B65AFD" w:rsidP="00B65AFD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7B2D1FCA" w14:textId="77777777" w:rsidR="00B65AFD" w:rsidRDefault="00B65AFD" w:rsidP="00B65AFD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0D298285" w14:textId="77777777" w:rsidR="00B65AFD" w:rsidRPr="00B65AFD" w:rsidRDefault="00B65AFD" w:rsidP="00B65AFD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0C80DECB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W przypadku stwierdzenia nieprawidłowości w sprawozdaniu, Operator wzywa mailowo Wnioskodawcę do ich usunięcia w terminie </w:t>
      </w:r>
      <w:r w:rsidR="000850E0">
        <w:rPr>
          <w:rFonts w:ascii="Calibri" w:hAnsi="Calibri" w:cs="Calibri"/>
          <w:sz w:val="24"/>
          <w:szCs w:val="24"/>
        </w:rPr>
        <w:t>5</w:t>
      </w:r>
      <w:r w:rsidRPr="000850E0">
        <w:rPr>
          <w:rFonts w:ascii="Calibri" w:hAnsi="Calibri" w:cs="Calibri"/>
          <w:sz w:val="24"/>
          <w:szCs w:val="24"/>
        </w:rPr>
        <w:t xml:space="preserve"> dni od dnia otrzymania wezwania. </w:t>
      </w:r>
    </w:p>
    <w:p w14:paraId="46EFC73F" w14:textId="77777777" w:rsidR="0049756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W przypadku nieusunięcia przez Wnioskodawcę nieprawidłowości wykazanych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 xml:space="preserve">w sprawozdaniu przez Operatora w terminie </w:t>
      </w:r>
      <w:r w:rsidR="000850E0">
        <w:rPr>
          <w:rFonts w:ascii="Calibri" w:hAnsi="Calibri" w:cs="Calibri"/>
          <w:sz w:val="24"/>
          <w:szCs w:val="24"/>
        </w:rPr>
        <w:t>5</w:t>
      </w:r>
      <w:r w:rsidRPr="000850E0">
        <w:rPr>
          <w:rFonts w:ascii="Calibri" w:hAnsi="Calibri" w:cs="Calibri"/>
          <w:sz w:val="24"/>
          <w:szCs w:val="24"/>
        </w:rPr>
        <w:t xml:space="preserve"> dni, Operator wezwie do ich usunięcia Wnioskodawcę listownie (listem poleconym). </w:t>
      </w:r>
    </w:p>
    <w:p w14:paraId="77BB89E2" w14:textId="77777777" w:rsidR="003D1AFF" w:rsidRPr="00B65AFD" w:rsidRDefault="004A679D" w:rsidP="003C10F5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65AFD">
        <w:rPr>
          <w:rFonts w:ascii="Calibri" w:hAnsi="Calibri" w:cs="Calibri"/>
          <w:sz w:val="24"/>
          <w:szCs w:val="24"/>
        </w:rPr>
        <w:t>Dostarczenie sprawozdania przez Wnioskodawcę jest równoznaczne z udzieleniem Operatorowi prawa do rozpowszechniania jego treści w sprawozdaniach do Narodowego Instytutu Wolności – Centrum Rozwoju Społeczeństwa Obywatelskiego, materiałach informacyjnych i promocyjnych na stronach www</w:t>
      </w:r>
      <w:r w:rsidR="000850E0" w:rsidRPr="00B65AFD">
        <w:rPr>
          <w:rFonts w:ascii="Calibri" w:hAnsi="Calibri" w:cs="Calibri"/>
          <w:sz w:val="24"/>
          <w:szCs w:val="24"/>
        </w:rPr>
        <w:t xml:space="preserve">, profilu na </w:t>
      </w:r>
      <w:proofErr w:type="spellStart"/>
      <w:r w:rsidR="000850E0" w:rsidRPr="00B65AFD">
        <w:rPr>
          <w:rFonts w:ascii="Calibri" w:hAnsi="Calibri" w:cs="Calibri"/>
          <w:sz w:val="24"/>
          <w:szCs w:val="24"/>
        </w:rPr>
        <w:t>facebooku</w:t>
      </w:r>
      <w:proofErr w:type="spellEnd"/>
      <w:r w:rsidRPr="00B65AFD">
        <w:rPr>
          <w:rFonts w:ascii="Calibri" w:hAnsi="Calibri" w:cs="Calibri"/>
          <w:sz w:val="24"/>
          <w:szCs w:val="24"/>
        </w:rPr>
        <w:t xml:space="preserve"> Operatora oraz projektu www.</w:t>
      </w:r>
      <w:r w:rsidR="000850E0" w:rsidRPr="00B65AFD">
        <w:rPr>
          <w:rFonts w:ascii="Calibri" w:hAnsi="Calibri" w:cs="Calibri"/>
          <w:sz w:val="24"/>
          <w:szCs w:val="24"/>
        </w:rPr>
        <w:t>granty.wrk.org.pl</w:t>
      </w:r>
      <w:r w:rsidRPr="00B65AFD">
        <w:rPr>
          <w:rFonts w:ascii="Calibri" w:hAnsi="Calibri" w:cs="Calibri"/>
          <w:sz w:val="24"/>
          <w:szCs w:val="24"/>
        </w:rPr>
        <w:t xml:space="preserve"> i innych dokumentach urzędowych.</w:t>
      </w:r>
      <w:r w:rsidR="00162090" w:rsidRPr="00B65AFD">
        <w:rPr>
          <w:rFonts w:ascii="Calibri" w:hAnsi="Calibri" w:cs="Calibri"/>
          <w:sz w:val="24"/>
          <w:szCs w:val="24"/>
        </w:rPr>
        <w:br/>
      </w:r>
      <w:r w:rsidRPr="00B65AFD">
        <w:rPr>
          <w:rFonts w:ascii="Calibri" w:hAnsi="Calibri" w:cs="Calibri"/>
          <w:sz w:val="24"/>
          <w:szCs w:val="24"/>
        </w:rPr>
        <w:t xml:space="preserve">Kwestie nieuregulowane w niniejszym Regulaminie dotyczące doręczeń pism obowiązują przepisy rozdziału 8 Kodeksu Postępowania Administracyjnego. </w:t>
      </w:r>
    </w:p>
    <w:p w14:paraId="70A5A6AC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1DF81331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="00B65AFD">
        <w:rPr>
          <w:rFonts w:ascii="Calibri" w:hAnsi="Calibri" w:cs="Calibri"/>
          <w:b/>
          <w:sz w:val="24"/>
          <w:szCs w:val="24"/>
        </w:rPr>
        <w:t>8</w:t>
      </w:r>
      <w:r w:rsidRPr="00735616">
        <w:rPr>
          <w:rFonts w:ascii="Calibri" w:hAnsi="Calibri" w:cs="Calibri"/>
          <w:b/>
          <w:sz w:val="24"/>
          <w:szCs w:val="24"/>
        </w:rPr>
        <w:t xml:space="preserve"> Rozwiązanie umowy za porozumieniem Stron</w:t>
      </w:r>
    </w:p>
    <w:p w14:paraId="5104F845" w14:textId="77777777" w:rsidR="003D1AFF" w:rsidRPr="00CF1BB3" w:rsidRDefault="004A679D" w:rsidP="000C19A6">
      <w:pPr>
        <w:pStyle w:val="Akapitzlist"/>
        <w:numPr>
          <w:ilvl w:val="2"/>
          <w:numId w:val="1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Umowa może być rozwiązana na mocy porozumienia Stron w przypadku wystąpienia okoliczności, za które Strony nie ponoszą odpowiedzialności, a które uniemożliwiają wykonanie umowy. </w:t>
      </w:r>
    </w:p>
    <w:p w14:paraId="46B5551E" w14:textId="77777777" w:rsidR="003D1AFF" w:rsidRPr="00CF1BB3" w:rsidRDefault="004A679D" w:rsidP="000C19A6">
      <w:pPr>
        <w:pStyle w:val="Akapitzlist"/>
        <w:numPr>
          <w:ilvl w:val="2"/>
          <w:numId w:val="1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W przypadku rozwiązania umowy w trybie, określonym w §</w:t>
      </w:r>
      <w:r w:rsidR="00CF1BB3">
        <w:rPr>
          <w:rFonts w:ascii="Calibri" w:hAnsi="Calibri" w:cs="Calibri"/>
          <w:sz w:val="24"/>
          <w:szCs w:val="24"/>
        </w:rPr>
        <w:t xml:space="preserve"> </w:t>
      </w:r>
      <w:r w:rsidR="00B65AFD">
        <w:rPr>
          <w:rFonts w:ascii="Calibri" w:hAnsi="Calibri" w:cs="Calibri"/>
          <w:sz w:val="24"/>
          <w:szCs w:val="24"/>
        </w:rPr>
        <w:t>8</w:t>
      </w:r>
      <w:r w:rsidRPr="00CF1BB3">
        <w:rPr>
          <w:rFonts w:ascii="Calibri" w:hAnsi="Calibri" w:cs="Calibri"/>
          <w:sz w:val="24"/>
          <w:szCs w:val="24"/>
        </w:rPr>
        <w:t xml:space="preserve"> ust. 1, skutki finansowe i obowiązek zwrotu środków finansowych Strony określą w protokole. </w:t>
      </w:r>
    </w:p>
    <w:p w14:paraId="358F48E0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54EB7F35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="00B65AFD">
        <w:rPr>
          <w:rFonts w:ascii="Calibri" w:hAnsi="Calibri" w:cs="Calibri"/>
          <w:b/>
          <w:sz w:val="24"/>
          <w:szCs w:val="24"/>
        </w:rPr>
        <w:t>9</w:t>
      </w:r>
      <w:r w:rsidRPr="00735616">
        <w:rPr>
          <w:rFonts w:ascii="Calibri" w:hAnsi="Calibri" w:cs="Calibri"/>
          <w:b/>
          <w:sz w:val="24"/>
          <w:szCs w:val="24"/>
        </w:rPr>
        <w:t xml:space="preserve"> Odstąpienie od umowy przez Wnioskodawcę</w:t>
      </w:r>
    </w:p>
    <w:p w14:paraId="697BF92E" w14:textId="77777777" w:rsidR="003D1AFF" w:rsidRPr="00CF1BB3" w:rsidRDefault="004A679D" w:rsidP="000C19A6">
      <w:pPr>
        <w:pStyle w:val="Akapitzlist"/>
        <w:numPr>
          <w:ilvl w:val="2"/>
          <w:numId w:val="1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może odstąpić od umowy, w przypadku wystąpienia okoliczności uniemożliwiających jej wykonanie z przyczyn niezależnych od Wnioskodawcy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w terminie do 7 dni od jej zawarcia. </w:t>
      </w:r>
    </w:p>
    <w:p w14:paraId="54134D40" w14:textId="77777777" w:rsidR="003D1AFF" w:rsidRPr="00CF1BB3" w:rsidRDefault="004A679D" w:rsidP="000C19A6">
      <w:pPr>
        <w:pStyle w:val="Akapitzlist"/>
        <w:numPr>
          <w:ilvl w:val="2"/>
          <w:numId w:val="1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 przypadku poniesienia przez Wnioskodawcę wydatku niezgodnego z umową, Operator ustanawia Wnioskodawcy karę umowną w wysokości poniesionego wydatku. Zapłata kary umownej nie wyłącza dochodzenia przez Operatora naprawienia powstałej szkody na zasadach ogólnych. </w:t>
      </w:r>
    </w:p>
    <w:p w14:paraId="03876D8A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7D820013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="00B65AFD">
        <w:rPr>
          <w:rFonts w:ascii="Calibri" w:hAnsi="Calibri" w:cs="Calibri"/>
          <w:b/>
          <w:sz w:val="24"/>
          <w:szCs w:val="24"/>
        </w:rPr>
        <w:t>10</w:t>
      </w:r>
      <w:r w:rsidRPr="00735616">
        <w:rPr>
          <w:rFonts w:ascii="Calibri" w:hAnsi="Calibri" w:cs="Calibri"/>
          <w:b/>
          <w:sz w:val="24"/>
          <w:szCs w:val="24"/>
        </w:rPr>
        <w:t xml:space="preserve"> Rozwiązanie umowy przez Operatora</w:t>
      </w:r>
    </w:p>
    <w:p w14:paraId="7F49DAE6" w14:textId="77777777" w:rsidR="003D1AFF" w:rsidRPr="00CF1BB3" w:rsidRDefault="004A679D" w:rsidP="000C19A6">
      <w:pPr>
        <w:pStyle w:val="Akapitzlist"/>
        <w:numPr>
          <w:ilvl w:val="2"/>
          <w:numId w:val="1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Umowa może być rozwiązana przez Operatora ze skutkiem natychmiastowym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w przypadku: </w:t>
      </w:r>
    </w:p>
    <w:p w14:paraId="4F5FAF73" w14:textId="77777777" w:rsidR="003D1AFF" w:rsidRPr="00CF1BB3" w:rsidRDefault="004A679D" w:rsidP="000C19A6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nieterminowego oraz nienależytego wykonywania umowy, w szczególności zmniejszenia zakresu rzeczowego realizowanego projektu</w:t>
      </w:r>
      <w:r w:rsidR="00CF1BB3">
        <w:rPr>
          <w:rFonts w:ascii="Calibri" w:hAnsi="Calibri" w:cs="Calibri"/>
          <w:sz w:val="24"/>
          <w:szCs w:val="24"/>
        </w:rPr>
        <w:t>,</w:t>
      </w:r>
      <w:r w:rsidRPr="00CF1BB3">
        <w:rPr>
          <w:rFonts w:ascii="Calibri" w:hAnsi="Calibri" w:cs="Calibri"/>
          <w:sz w:val="24"/>
          <w:szCs w:val="24"/>
        </w:rPr>
        <w:t xml:space="preserve"> </w:t>
      </w:r>
    </w:p>
    <w:p w14:paraId="24DABF66" w14:textId="77777777" w:rsidR="003D1AFF" w:rsidRPr="00CF1BB3" w:rsidRDefault="004A679D" w:rsidP="000C19A6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nieprzedłożenia przez Wnioskodawcę sprawozdania z wykonania projektu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>w terminie i na zasadach określonych w niniejszej umowie</w:t>
      </w:r>
      <w:r w:rsidR="00CF1BB3">
        <w:rPr>
          <w:rFonts w:ascii="Calibri" w:hAnsi="Calibri" w:cs="Calibri"/>
          <w:sz w:val="24"/>
          <w:szCs w:val="24"/>
        </w:rPr>
        <w:t>,</w:t>
      </w:r>
    </w:p>
    <w:p w14:paraId="76ED5FC1" w14:textId="77777777" w:rsidR="003D1AFF" w:rsidRDefault="004A679D" w:rsidP="000C19A6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odmowy poddania się przez Wnioskodawcę kontroli albo nie doprowadzenia przez Wnioskodawcę w terminie określonym przez Operatora do usunięcia stwierdzonych nieprawidłowości. </w:t>
      </w:r>
    </w:p>
    <w:p w14:paraId="0B7F55B2" w14:textId="77777777" w:rsidR="00B65AFD" w:rsidRPr="00B65AFD" w:rsidRDefault="00B65AFD" w:rsidP="00B65AFD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F073467" w14:textId="77777777" w:rsidR="003D1AFF" w:rsidRPr="00CF1BB3" w:rsidRDefault="004A679D" w:rsidP="000C19A6">
      <w:pPr>
        <w:pStyle w:val="Akapitzlist"/>
        <w:numPr>
          <w:ilvl w:val="2"/>
          <w:numId w:val="1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Operator, rozwiązując umowę w trybie, określonym w §</w:t>
      </w:r>
      <w:r w:rsidR="00CF1BB3">
        <w:rPr>
          <w:rFonts w:ascii="Calibri" w:hAnsi="Calibri" w:cs="Calibri"/>
          <w:sz w:val="24"/>
          <w:szCs w:val="24"/>
        </w:rPr>
        <w:t xml:space="preserve"> </w:t>
      </w:r>
      <w:r w:rsidR="00B65AFD">
        <w:rPr>
          <w:rFonts w:ascii="Calibri" w:hAnsi="Calibri" w:cs="Calibri"/>
          <w:sz w:val="24"/>
          <w:szCs w:val="24"/>
        </w:rPr>
        <w:t>10</w:t>
      </w:r>
      <w:r w:rsidRPr="00CF1BB3">
        <w:rPr>
          <w:rFonts w:ascii="Calibri" w:hAnsi="Calibri" w:cs="Calibri"/>
          <w:sz w:val="24"/>
          <w:szCs w:val="24"/>
        </w:rPr>
        <w:t xml:space="preserve"> ust. 1, określi kwotę dotacji podlegającą zwrotowi. </w:t>
      </w:r>
    </w:p>
    <w:p w14:paraId="427229BC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30B7F4BA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</w:t>
      </w:r>
      <w:r w:rsidR="00B65AFD">
        <w:rPr>
          <w:rFonts w:ascii="Calibri" w:hAnsi="Calibri" w:cs="Calibri"/>
          <w:b/>
          <w:sz w:val="24"/>
          <w:szCs w:val="24"/>
        </w:rPr>
        <w:t>1</w:t>
      </w:r>
      <w:r w:rsidRPr="00735616">
        <w:rPr>
          <w:rFonts w:ascii="Calibri" w:hAnsi="Calibri" w:cs="Calibri"/>
          <w:b/>
          <w:sz w:val="24"/>
          <w:szCs w:val="24"/>
        </w:rPr>
        <w:t xml:space="preserve"> Obowiązki informacyjne Wnioskodawcy</w:t>
      </w:r>
    </w:p>
    <w:p w14:paraId="1C345ED6" w14:textId="77777777" w:rsidR="00734466" w:rsidRPr="00FD3A86" w:rsidRDefault="004A679D" w:rsidP="00711700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FD3A86">
        <w:rPr>
          <w:rFonts w:ascii="Calibri" w:hAnsi="Calibri" w:cs="Calibri"/>
          <w:sz w:val="24"/>
          <w:szCs w:val="24"/>
        </w:rPr>
        <w:t xml:space="preserve">Wnioskodawca jest zobowiązany do informowania, że zadanie jest realizowane </w:t>
      </w:r>
      <w:r w:rsidR="00CF1BB3" w:rsidRPr="00FD3A86">
        <w:rPr>
          <w:rFonts w:ascii="Calibri" w:hAnsi="Calibri" w:cs="Calibri"/>
          <w:sz w:val="24"/>
          <w:szCs w:val="24"/>
        </w:rPr>
        <w:br/>
      </w:r>
      <w:r w:rsidRPr="00FD3A86">
        <w:rPr>
          <w:rFonts w:ascii="Calibri" w:hAnsi="Calibri" w:cs="Calibri"/>
          <w:sz w:val="24"/>
          <w:szCs w:val="24"/>
        </w:rPr>
        <w:t xml:space="preserve">w ramach </w:t>
      </w:r>
      <w:r w:rsidR="00CF1BB3" w:rsidRPr="00FD3A86">
        <w:rPr>
          <w:rFonts w:ascii="Calibri" w:hAnsi="Calibri" w:cs="Calibri"/>
          <w:sz w:val="24"/>
          <w:szCs w:val="24"/>
        </w:rPr>
        <w:t>projektu „Wielkopolskie</w:t>
      </w:r>
      <w:r w:rsidRPr="00FD3A86">
        <w:rPr>
          <w:rFonts w:ascii="Calibri" w:hAnsi="Calibri" w:cs="Calibri"/>
          <w:sz w:val="24"/>
          <w:szCs w:val="24"/>
        </w:rPr>
        <w:t xml:space="preserve"> Mał</w:t>
      </w:r>
      <w:r w:rsidR="00CF1BB3" w:rsidRPr="00FD3A86">
        <w:rPr>
          <w:rFonts w:ascii="Calibri" w:hAnsi="Calibri" w:cs="Calibri"/>
          <w:sz w:val="24"/>
          <w:szCs w:val="24"/>
        </w:rPr>
        <w:t>e</w:t>
      </w:r>
      <w:r w:rsidRPr="00FD3A86">
        <w:rPr>
          <w:rFonts w:ascii="Calibri" w:hAnsi="Calibri" w:cs="Calibri"/>
          <w:sz w:val="24"/>
          <w:szCs w:val="24"/>
        </w:rPr>
        <w:t xml:space="preserve"> Inicjatyw</w:t>
      </w:r>
      <w:r w:rsidR="00CF1BB3" w:rsidRPr="00FD3A86">
        <w:rPr>
          <w:rFonts w:ascii="Calibri" w:hAnsi="Calibri" w:cs="Calibri"/>
          <w:sz w:val="24"/>
          <w:szCs w:val="24"/>
        </w:rPr>
        <w:t>y”</w:t>
      </w:r>
      <w:r w:rsidRPr="00FD3A86">
        <w:rPr>
          <w:rFonts w:ascii="Calibri" w:hAnsi="Calibri" w:cs="Calibri"/>
          <w:sz w:val="24"/>
          <w:szCs w:val="24"/>
        </w:rPr>
        <w:t xml:space="preserve">, finansowanego przez Narodowy Instytut Wolności – Centrum Rozwoju Społeczeństwa Obywatelskiego w ramach Rządowego Programu Fundusz Inicjatyw Obywatelskich na lata 2021-2030. Informacja na ten temat powinna się znaleźć na wszystkich wytworzonych materiałach, m.in., publikacjach, informacjach prasowych, ogłoszeniach, wystąpieniach publicznych dotyczących realizowanego projektu (prezentacjach). </w:t>
      </w:r>
    </w:p>
    <w:p w14:paraId="2026F45D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jest zobowiązany do umieszczania logo Narodowego Instytutu Wolności – Centrum Rozwoju Społeczeństwa Obywatelskiego, </w:t>
      </w:r>
      <w:r w:rsidR="00CF1BB3">
        <w:rPr>
          <w:rFonts w:ascii="Calibri" w:hAnsi="Calibri" w:cs="Calibri"/>
          <w:sz w:val="24"/>
          <w:szCs w:val="24"/>
        </w:rPr>
        <w:t xml:space="preserve">Komitetu ds. Pożytku Publicznego, </w:t>
      </w:r>
      <w:r w:rsidRPr="00CF1BB3">
        <w:rPr>
          <w:rFonts w:ascii="Calibri" w:hAnsi="Calibri" w:cs="Calibri"/>
          <w:sz w:val="24"/>
          <w:szCs w:val="24"/>
        </w:rPr>
        <w:t xml:space="preserve">Rządowego Programu Fundusz Inicjatyw Obywatelskich, </w:t>
      </w:r>
      <w:r w:rsidR="00734466" w:rsidRPr="00CF1BB3">
        <w:rPr>
          <w:rFonts w:ascii="Calibri" w:hAnsi="Calibri" w:cs="Calibri"/>
          <w:sz w:val="24"/>
          <w:szCs w:val="24"/>
        </w:rPr>
        <w:t xml:space="preserve">Wielkopolskich Małych Inicjatyw </w:t>
      </w:r>
      <w:r w:rsidRPr="00CF1BB3">
        <w:rPr>
          <w:rFonts w:ascii="Calibri" w:hAnsi="Calibri" w:cs="Calibri"/>
          <w:sz w:val="24"/>
          <w:szCs w:val="24"/>
        </w:rPr>
        <w:t xml:space="preserve">oraz Operatorów, na wszystkich wytworzonych materiałach,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w szczególności: promocyjnych (plakaty, ulotki, banery, zawieszki itp.), informacyjnych (publikacje, papier projektowy itp.), szkoleniowych, edukacyjnych oraz środkach trwałych, proporcjonalnie do wielkości innych oznaczeń, w sposób zapewniający jego widoczność. </w:t>
      </w:r>
    </w:p>
    <w:p w14:paraId="1179453E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jest zobowiązany do informowania Operatora o działaniach projektowych oraz przesyłania dokumentacji fotograficznej lub filmowej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z realizowanych działań, umożliwiających umieszczenie ich na stronie projektu oraz profilach FB na adres Operatora. </w:t>
      </w:r>
    </w:p>
    <w:p w14:paraId="74620A80" w14:textId="77777777" w:rsidR="00734466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Przykładowy minimalny wzór oznaczeń dla materiałów dużych (m.in. plakat, ulotka, baner, papier projektowy, materiały szkoleniowe, publikacje, sprzęt itp.). Wnioskodawca, który dokonał zakupu sprzętu w ramach projektu jest zobowiązany do umieszczania n</w:t>
      </w:r>
      <w:r w:rsidR="00CF1BB3">
        <w:rPr>
          <w:rFonts w:ascii="Calibri" w:hAnsi="Calibri" w:cs="Calibri"/>
          <w:sz w:val="24"/>
          <w:szCs w:val="24"/>
        </w:rPr>
        <w:t>a nim informacji „</w:t>
      </w:r>
      <w:r w:rsidRPr="00CF1BB3">
        <w:rPr>
          <w:rFonts w:ascii="Calibri" w:hAnsi="Calibri" w:cs="Calibri"/>
          <w:sz w:val="24"/>
          <w:szCs w:val="24"/>
        </w:rPr>
        <w:t xml:space="preserve">Zakup został </w:t>
      </w:r>
      <w:r w:rsidR="00CF1BB3">
        <w:rPr>
          <w:rFonts w:ascii="Calibri" w:hAnsi="Calibri" w:cs="Calibri"/>
          <w:sz w:val="24"/>
          <w:szCs w:val="24"/>
        </w:rPr>
        <w:t xml:space="preserve">dokonany </w:t>
      </w:r>
      <w:r w:rsidRPr="00CF1BB3">
        <w:rPr>
          <w:rFonts w:ascii="Calibri" w:hAnsi="Calibri" w:cs="Calibri"/>
          <w:sz w:val="24"/>
          <w:szCs w:val="24"/>
        </w:rPr>
        <w:t xml:space="preserve">w ramach </w:t>
      </w:r>
      <w:r w:rsidR="00CF1BB3">
        <w:rPr>
          <w:rFonts w:ascii="Calibri" w:hAnsi="Calibri" w:cs="Calibri"/>
          <w:sz w:val="24"/>
          <w:szCs w:val="24"/>
        </w:rPr>
        <w:t xml:space="preserve">projektu pt. </w:t>
      </w:r>
      <w:r w:rsidRPr="00CF1BB3">
        <w:rPr>
          <w:rFonts w:ascii="Calibri" w:hAnsi="Calibri" w:cs="Calibri"/>
          <w:sz w:val="24"/>
          <w:szCs w:val="24"/>
        </w:rPr>
        <w:t xml:space="preserve"> </w:t>
      </w:r>
      <w:r w:rsidR="00CF1BB3">
        <w:rPr>
          <w:rFonts w:ascii="Calibri" w:hAnsi="Calibri" w:cs="Calibri"/>
          <w:sz w:val="24"/>
          <w:szCs w:val="24"/>
        </w:rPr>
        <w:t>„</w:t>
      </w:r>
      <w:r w:rsidR="00734466" w:rsidRPr="00CF1BB3">
        <w:rPr>
          <w:rFonts w:ascii="Calibri" w:hAnsi="Calibri" w:cs="Calibri"/>
          <w:sz w:val="24"/>
          <w:szCs w:val="24"/>
        </w:rPr>
        <w:t>Wielkopolskie Małe Inicjatywy</w:t>
      </w:r>
      <w:r w:rsidR="00CF1BB3">
        <w:rPr>
          <w:rFonts w:ascii="Calibri" w:hAnsi="Calibri" w:cs="Calibri"/>
          <w:sz w:val="24"/>
          <w:szCs w:val="24"/>
        </w:rPr>
        <w:t>”</w:t>
      </w:r>
      <w:r w:rsidR="00CF1BB3" w:rsidRPr="00CF1BB3">
        <w:rPr>
          <w:rFonts w:ascii="Calibri" w:hAnsi="Calibri" w:cs="Calibri"/>
          <w:sz w:val="24"/>
          <w:szCs w:val="24"/>
        </w:rPr>
        <w:t xml:space="preserve"> </w:t>
      </w:r>
      <w:r w:rsidR="00CF1BB3">
        <w:rPr>
          <w:rFonts w:ascii="Calibri" w:hAnsi="Calibri" w:cs="Calibri"/>
          <w:sz w:val="24"/>
          <w:szCs w:val="24"/>
        </w:rPr>
        <w:t xml:space="preserve">i </w:t>
      </w:r>
      <w:r w:rsidR="00CF1BB3" w:rsidRPr="00CF1BB3">
        <w:rPr>
          <w:rFonts w:ascii="Calibri" w:hAnsi="Calibri" w:cs="Calibri"/>
          <w:sz w:val="24"/>
          <w:szCs w:val="24"/>
        </w:rPr>
        <w:t>sfinansowany</w:t>
      </w:r>
      <w:r w:rsidR="00CF1BB3">
        <w:rPr>
          <w:rFonts w:ascii="Calibri" w:hAnsi="Calibri" w:cs="Calibri"/>
          <w:sz w:val="24"/>
          <w:szCs w:val="24"/>
        </w:rPr>
        <w:t xml:space="preserve"> </w:t>
      </w:r>
      <w:r w:rsidR="00734466" w:rsidRPr="00CF1BB3">
        <w:rPr>
          <w:rFonts w:ascii="Calibri" w:hAnsi="Calibri" w:cs="Calibri"/>
          <w:sz w:val="24"/>
          <w:szCs w:val="24"/>
        </w:rPr>
        <w:t xml:space="preserve"> </w:t>
      </w:r>
      <w:r w:rsidRPr="00CF1BB3">
        <w:rPr>
          <w:rFonts w:ascii="Calibri" w:hAnsi="Calibri" w:cs="Calibri"/>
          <w:sz w:val="24"/>
          <w:szCs w:val="24"/>
        </w:rPr>
        <w:t>przez Narodowy Instytut Wolności – Centrum Rozwoju Społeczeństwa Obywatelskiego ze środków Rządowego Programu Fundusz Inicjatyw Obywatelskich na lata 2021</w:t>
      </w:r>
      <w:r w:rsidR="007A044A">
        <w:rPr>
          <w:rFonts w:ascii="Calibri" w:hAnsi="Calibri" w:cs="Calibri"/>
          <w:sz w:val="24"/>
          <w:szCs w:val="24"/>
        </w:rPr>
        <w:t xml:space="preserve">-2030”. </w:t>
      </w:r>
      <w:r w:rsidR="00CF1BB3">
        <w:rPr>
          <w:rFonts w:ascii="Calibri" w:hAnsi="Calibri" w:cs="Calibri"/>
          <w:sz w:val="24"/>
          <w:szCs w:val="24"/>
        </w:rPr>
        <w:t xml:space="preserve">Projekt </w:t>
      </w:r>
      <w:r w:rsidR="007A044A">
        <w:rPr>
          <w:rFonts w:ascii="Calibri" w:hAnsi="Calibri" w:cs="Calibri"/>
          <w:sz w:val="24"/>
          <w:szCs w:val="24"/>
        </w:rPr>
        <w:br/>
      </w:r>
      <w:r w:rsidR="00CF1BB3">
        <w:rPr>
          <w:rFonts w:ascii="Calibri" w:hAnsi="Calibri" w:cs="Calibri"/>
          <w:sz w:val="24"/>
          <w:szCs w:val="24"/>
        </w:rPr>
        <w:t>pt. „</w:t>
      </w:r>
      <w:r w:rsidRPr="00CF1BB3">
        <w:rPr>
          <w:rFonts w:ascii="Calibri" w:hAnsi="Calibri" w:cs="Calibri"/>
          <w:sz w:val="24"/>
          <w:szCs w:val="24"/>
        </w:rPr>
        <w:t>............................................</w:t>
      </w:r>
      <w:r w:rsidR="00CF1BB3">
        <w:rPr>
          <w:rFonts w:ascii="Calibri" w:hAnsi="Calibri" w:cs="Calibri"/>
          <w:sz w:val="24"/>
          <w:szCs w:val="24"/>
        </w:rPr>
        <w:t>”</w:t>
      </w:r>
      <w:r w:rsidRPr="00CF1BB3">
        <w:rPr>
          <w:rFonts w:ascii="Calibri" w:hAnsi="Calibri" w:cs="Calibri"/>
          <w:sz w:val="24"/>
          <w:szCs w:val="24"/>
        </w:rPr>
        <w:t xml:space="preserve"> jest realizowany w ramach </w:t>
      </w:r>
      <w:r w:rsidR="00734466" w:rsidRPr="00CF1BB3">
        <w:rPr>
          <w:rFonts w:ascii="Calibri" w:hAnsi="Calibri" w:cs="Calibri"/>
          <w:sz w:val="24"/>
          <w:szCs w:val="24"/>
        </w:rPr>
        <w:t xml:space="preserve">Wielkopolskich Małych Inicjatyw </w:t>
      </w:r>
      <w:r w:rsidRPr="00CF1BB3">
        <w:rPr>
          <w:rFonts w:ascii="Calibri" w:hAnsi="Calibri" w:cs="Calibri"/>
          <w:sz w:val="24"/>
          <w:szCs w:val="24"/>
        </w:rPr>
        <w:t>i finansowany przez Narodowy Instytut Wolności – Centrum Rozwoju Społeczeństwa Obywatelskiego ze środków Rządowego Programu Fundusz Inicjatyw Obywatelskich na lata 2021-2030</w:t>
      </w:r>
      <w:r w:rsidR="007A044A">
        <w:rPr>
          <w:rFonts w:ascii="Calibri" w:hAnsi="Calibri" w:cs="Calibri"/>
          <w:sz w:val="24"/>
          <w:szCs w:val="24"/>
        </w:rPr>
        <w:t>”.</w:t>
      </w:r>
    </w:p>
    <w:p w14:paraId="7039CC6E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74648295" w14:textId="77777777" w:rsidR="007A044A" w:rsidRP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4EF27A40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4748C749" w14:textId="77777777" w:rsidR="007A044A" w:rsidRDefault="007A044A" w:rsidP="007A044A">
      <w:pPr>
        <w:pStyle w:val="Nagwek"/>
      </w:pPr>
      <w:r w:rsidRPr="00E2232F">
        <w:rPr>
          <w:noProof/>
          <w:lang w:eastAsia="pl-PL"/>
        </w:rPr>
        <w:drawing>
          <wp:anchor distT="0" distB="0" distL="114300" distR="114300" simplePos="0" relativeHeight="251661312" behindDoc="0" locked="0" layoutInCell="1" allowOverlap="1" wp14:anchorId="03020C86" wp14:editId="00A71F4A">
            <wp:simplePos x="0" y="0"/>
            <wp:positionH relativeFrom="column">
              <wp:posOffset>1648460</wp:posOffset>
            </wp:positionH>
            <wp:positionV relativeFrom="paragraph">
              <wp:posOffset>-44450</wp:posOffset>
            </wp:positionV>
            <wp:extent cx="552450" cy="552450"/>
            <wp:effectExtent l="0" t="0" r="0" b="0"/>
            <wp:wrapSquare wrapText="bothSides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dolanów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232F"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 wp14:anchorId="26680C9D" wp14:editId="00B8AC63">
            <wp:simplePos x="0" y="0"/>
            <wp:positionH relativeFrom="column">
              <wp:posOffset>4410710</wp:posOffset>
            </wp:positionH>
            <wp:positionV relativeFrom="paragraph">
              <wp:posOffset>-50800</wp:posOffset>
            </wp:positionV>
            <wp:extent cx="1047750" cy="532130"/>
            <wp:effectExtent l="0" t="0" r="0" b="1270"/>
            <wp:wrapSquare wrapText="bothSides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_WRK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232F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47BA11FE" wp14:editId="48510C10">
            <wp:simplePos x="0" y="0"/>
            <wp:positionH relativeFrom="margin">
              <wp:posOffset>2520950</wp:posOffset>
            </wp:positionH>
            <wp:positionV relativeFrom="paragraph">
              <wp:posOffset>-43180</wp:posOffset>
            </wp:positionV>
            <wp:extent cx="1638300" cy="555625"/>
            <wp:effectExtent l="0" t="0" r="0" b="0"/>
            <wp:wrapSquare wrapText="bothSides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INGO - LOGO - Mekrury Wałbrzych HORIZ@800h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55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2336" behindDoc="0" locked="0" layoutInCell="1" allowOverlap="1" wp14:anchorId="684893C8" wp14:editId="435A54EB">
            <wp:simplePos x="0" y="0"/>
            <wp:positionH relativeFrom="margin">
              <wp:align>left</wp:align>
            </wp:positionH>
            <wp:positionV relativeFrom="paragraph">
              <wp:posOffset>-241300</wp:posOffset>
            </wp:positionV>
            <wp:extent cx="863600" cy="863600"/>
            <wp:effectExtent l="0" t="0" r="0" b="0"/>
            <wp:wrapSquare wrapText="bothSides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51872934_122095389014442102_1417512621490865422_n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1213C9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68DDED0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BA98E68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2C8F224" w14:textId="77777777" w:rsidR="007A044A" w:rsidRDefault="007A044A" w:rsidP="007A044A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  <w:r w:rsidRPr="00E2232F">
        <w:rPr>
          <w:noProof/>
          <w:color w:val="FFFFFF" w:themeColor="background1"/>
          <w:lang w:eastAsia="pl-PL"/>
        </w:rPr>
        <w:drawing>
          <wp:anchor distT="0" distB="0" distL="114300" distR="114300" simplePos="0" relativeHeight="251664384" behindDoc="1" locked="0" layoutInCell="1" allowOverlap="1" wp14:anchorId="7B789F79" wp14:editId="5D8AD892">
            <wp:simplePos x="0" y="0"/>
            <wp:positionH relativeFrom="margin">
              <wp:align>center</wp:align>
            </wp:positionH>
            <wp:positionV relativeFrom="paragraph">
              <wp:posOffset>360045</wp:posOffset>
            </wp:positionV>
            <wp:extent cx="6332400" cy="921600"/>
            <wp:effectExtent l="0" t="0" r="0" b="0"/>
            <wp:wrapTight wrapText="bothSides">
              <wp:wrapPolygon edited="0">
                <wp:start x="0" y="0"/>
                <wp:lineTo x="0" y="20990"/>
                <wp:lineTo x="21509" y="20990"/>
                <wp:lineTo x="21509" y="0"/>
                <wp:lineTo x="0" y="0"/>
              </wp:wrapPolygon>
            </wp:wrapTight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OWE_FIO_zestawienie_1_KOLOR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2400" cy="92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FE1810" w14:textId="77777777" w:rsidR="007A044A" w:rsidRDefault="007A044A" w:rsidP="007A044A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5BEDCE24" w14:textId="77777777" w:rsidR="00734466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Przykładowy minimalny wzór oznaczeń dla materiałów małych (m.in. smycz, brelok itp.) </w:t>
      </w:r>
    </w:p>
    <w:p w14:paraId="4D0A1AFC" w14:textId="77777777" w:rsidR="007A044A" w:rsidRP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32A33D5F" wp14:editId="3B76214E">
            <wp:extent cx="5473700" cy="1066800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7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A2292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Niestosowanie się do obowiązków informacyjnych w odniesieniu do wytworzonych materiałów skutkować będzie uznaniem wydatków związanych z wytworzeniem tych materiałów za niekwalifikowane oraz powstaniem roszczenia o ich zwrot. </w:t>
      </w:r>
    </w:p>
    <w:p w14:paraId="5ACCF987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zobowiązuje się do wysłania projektów materiałów graficznych </w:t>
      </w:r>
      <w:r w:rsidR="007A044A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do akceptacji przez przedstawiciela Operatora przed ich publikacją. </w:t>
      </w:r>
    </w:p>
    <w:p w14:paraId="048D9C9E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47BE1471" w14:textId="77777777" w:rsidR="00734466" w:rsidRPr="00735616" w:rsidRDefault="00CF1BB3" w:rsidP="007A044A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A044A">
        <w:rPr>
          <w:rFonts w:ascii="Calibri" w:hAnsi="Calibri" w:cs="Calibri"/>
          <w:b/>
          <w:sz w:val="24"/>
          <w:szCs w:val="24"/>
        </w:rPr>
        <w:t xml:space="preserve"> </w:t>
      </w:r>
      <w:r w:rsidR="004A679D" w:rsidRPr="00735616">
        <w:rPr>
          <w:rFonts w:ascii="Calibri" w:hAnsi="Calibri" w:cs="Calibri"/>
          <w:b/>
          <w:sz w:val="24"/>
          <w:szCs w:val="24"/>
        </w:rPr>
        <w:t>1</w:t>
      </w:r>
      <w:r w:rsidR="00B65AFD">
        <w:rPr>
          <w:rFonts w:ascii="Calibri" w:hAnsi="Calibri" w:cs="Calibri"/>
          <w:b/>
          <w:sz w:val="24"/>
          <w:szCs w:val="24"/>
        </w:rPr>
        <w:t>2</w:t>
      </w:r>
      <w:r w:rsidR="004A679D" w:rsidRPr="00735616">
        <w:rPr>
          <w:rFonts w:ascii="Calibri" w:hAnsi="Calibri" w:cs="Calibri"/>
          <w:b/>
          <w:sz w:val="24"/>
          <w:szCs w:val="24"/>
        </w:rPr>
        <w:t xml:space="preserve"> Uprawnienia informacyjne Operatora</w:t>
      </w:r>
    </w:p>
    <w:p w14:paraId="622311FC" w14:textId="77777777" w:rsidR="00734466" w:rsidRPr="007A044A" w:rsidRDefault="004A679D" w:rsidP="000C19A6">
      <w:pPr>
        <w:pStyle w:val="Akapitzlist"/>
        <w:numPr>
          <w:ilvl w:val="2"/>
          <w:numId w:val="1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Wnioskodawca upoważnia Operatora do rozpowszechniania w dowolnej formie,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w prasie, radiu, telewizji, Internecie oraz innych środkach przekazu indywidualnego oraz masowego, nazw oraz miejsca realizacji projektu, przedmiotu i celu, na który przyznano środki, informacji o wysokości przyznanych środków oraz informacji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o złożeniu lub nie złożeniu sprawozdania z realizacji projektu. </w:t>
      </w:r>
    </w:p>
    <w:p w14:paraId="7675CFB4" w14:textId="77777777" w:rsidR="00734466" w:rsidRPr="007A044A" w:rsidRDefault="004A679D" w:rsidP="000C19A6">
      <w:pPr>
        <w:pStyle w:val="Akapitzlist"/>
        <w:numPr>
          <w:ilvl w:val="2"/>
          <w:numId w:val="1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Operator jest uprawniony do bezpłatnego korzystania z rezultatów projektu,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>w szczególności z raportów, opracowań oraz innych materiałów wytworzonych przez Wnioskodawcę przy realizacji projektu.</w:t>
      </w:r>
    </w:p>
    <w:p w14:paraId="20AE2075" w14:textId="77777777" w:rsidR="007A044A" w:rsidRDefault="007A044A" w:rsidP="007A044A">
      <w:pPr>
        <w:spacing w:before="0" w:after="0"/>
        <w:ind w:left="426"/>
        <w:rPr>
          <w:rFonts w:ascii="Calibri" w:hAnsi="Calibri" w:cs="Calibri"/>
          <w:b/>
          <w:sz w:val="24"/>
          <w:szCs w:val="24"/>
        </w:rPr>
      </w:pPr>
    </w:p>
    <w:p w14:paraId="531FE9EA" w14:textId="77777777" w:rsidR="00734466" w:rsidRPr="00735616" w:rsidRDefault="004A679D" w:rsidP="007A044A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A044A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</w:t>
      </w:r>
      <w:r w:rsidR="00B65AFD">
        <w:rPr>
          <w:rFonts w:ascii="Calibri" w:hAnsi="Calibri" w:cs="Calibri"/>
          <w:b/>
          <w:sz w:val="24"/>
          <w:szCs w:val="24"/>
        </w:rPr>
        <w:t>3</w:t>
      </w:r>
      <w:r w:rsidRPr="00735616">
        <w:rPr>
          <w:rFonts w:ascii="Calibri" w:hAnsi="Calibri" w:cs="Calibri"/>
          <w:b/>
          <w:sz w:val="24"/>
          <w:szCs w:val="24"/>
        </w:rPr>
        <w:t xml:space="preserve"> Rzeczy zakupione za środki pochodzące z </w:t>
      </w:r>
      <w:proofErr w:type="spellStart"/>
      <w:r w:rsidRPr="00735616">
        <w:rPr>
          <w:rFonts w:ascii="Calibri" w:hAnsi="Calibri" w:cs="Calibri"/>
          <w:b/>
          <w:sz w:val="24"/>
          <w:szCs w:val="24"/>
        </w:rPr>
        <w:t>mikrodotacji</w:t>
      </w:r>
      <w:proofErr w:type="spellEnd"/>
    </w:p>
    <w:p w14:paraId="0A5DA5CE" w14:textId="77777777" w:rsidR="00734466" w:rsidRPr="007A044A" w:rsidRDefault="004A679D" w:rsidP="000C19A6">
      <w:pPr>
        <w:pStyle w:val="Akapitzlist"/>
        <w:numPr>
          <w:ilvl w:val="0"/>
          <w:numId w:val="1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Dozwolony jest zakup rzeczy, które nie zostaną zużyte podczas realizacji projektu, pod warunkiem, że całkowity maksymalny limit zakupu wyniesie </w:t>
      </w:r>
      <w:r w:rsidR="00E05D37">
        <w:rPr>
          <w:rFonts w:ascii="Calibri" w:hAnsi="Calibri" w:cs="Calibri"/>
          <w:sz w:val="24"/>
          <w:szCs w:val="24"/>
        </w:rPr>
        <w:t>1</w:t>
      </w:r>
      <w:r w:rsidR="007A044A">
        <w:rPr>
          <w:rFonts w:ascii="Calibri" w:hAnsi="Calibri" w:cs="Calibri"/>
          <w:sz w:val="24"/>
          <w:szCs w:val="24"/>
        </w:rPr>
        <w:t>.</w:t>
      </w:r>
      <w:r w:rsidRPr="007A044A">
        <w:rPr>
          <w:rFonts w:ascii="Calibri" w:hAnsi="Calibri" w:cs="Calibri"/>
          <w:sz w:val="24"/>
          <w:szCs w:val="24"/>
        </w:rPr>
        <w:t xml:space="preserve">000,00 zł brutto. </w:t>
      </w:r>
    </w:p>
    <w:p w14:paraId="45AE839D" w14:textId="77777777" w:rsidR="00734466" w:rsidRPr="007A044A" w:rsidRDefault="004A679D" w:rsidP="000C19A6">
      <w:pPr>
        <w:pStyle w:val="Akapitzlist"/>
        <w:numPr>
          <w:ilvl w:val="0"/>
          <w:numId w:val="1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Środki niezużywalne w projekcie, zakupione w ramach budżetu projektu pozostaną własnością Operatora. Grupa nieformalna, samopomocowa może wskazać organizację pozarządową lub instytucję publiczną, której chce przekazać środki niezużywalne w projekcie. Operator, po zakończeniu małej inicjatywy, zawrze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 wybraną organizacją pozarządową lub instytucją publiczną umowę powierzenia </w:t>
      </w:r>
      <w:r w:rsidR="00B65AFD">
        <w:rPr>
          <w:rFonts w:ascii="Calibri" w:hAnsi="Calibri" w:cs="Calibri"/>
          <w:sz w:val="24"/>
          <w:szCs w:val="24"/>
        </w:rPr>
        <w:br/>
      </w:r>
      <w:r w:rsidR="00B65AFD">
        <w:rPr>
          <w:rFonts w:ascii="Calibri" w:hAnsi="Calibri" w:cs="Calibri"/>
          <w:sz w:val="24"/>
          <w:szCs w:val="24"/>
        </w:rPr>
        <w:br/>
      </w:r>
      <w:r w:rsidR="007A044A">
        <w:rPr>
          <w:rFonts w:ascii="Calibri" w:hAnsi="Calibri" w:cs="Calibri"/>
          <w:sz w:val="24"/>
          <w:szCs w:val="24"/>
        </w:rPr>
        <w:lastRenderedPageBreak/>
        <w:br/>
      </w:r>
      <w:r w:rsidRPr="007A044A">
        <w:rPr>
          <w:rFonts w:ascii="Calibri" w:hAnsi="Calibri" w:cs="Calibri"/>
          <w:sz w:val="24"/>
          <w:szCs w:val="24"/>
        </w:rPr>
        <w:t xml:space="preserve">na podstawie której przekaże jej środki, który nie zostały zużyte w trakcie realizacji projektu. </w:t>
      </w:r>
    </w:p>
    <w:p w14:paraId="52FBE537" w14:textId="77777777" w:rsidR="007A044A" w:rsidRDefault="007A044A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24955E40" w14:textId="77777777" w:rsidR="00734466" w:rsidRPr="00735616" w:rsidRDefault="004A679D" w:rsidP="007A044A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A044A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</w:t>
      </w:r>
      <w:r w:rsidR="00B65AFD">
        <w:rPr>
          <w:rFonts w:ascii="Calibri" w:hAnsi="Calibri" w:cs="Calibri"/>
          <w:b/>
          <w:sz w:val="24"/>
          <w:szCs w:val="24"/>
        </w:rPr>
        <w:t>4</w:t>
      </w:r>
      <w:r w:rsidRPr="00735616">
        <w:rPr>
          <w:rFonts w:ascii="Calibri" w:hAnsi="Calibri" w:cs="Calibri"/>
          <w:b/>
          <w:sz w:val="24"/>
          <w:szCs w:val="24"/>
        </w:rPr>
        <w:t xml:space="preserve"> Ochrona danych osobowych</w:t>
      </w:r>
    </w:p>
    <w:p w14:paraId="114D8CFA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W związku z rozpoczęciem stosowania z dniem 25 maja 2018 r. Rozporządzenia Parlamentu Europejskiego i Rady (UE) 2016/679 z 27 kwietnia 2016 r. w sprawie ochrony osób fizycznych w związku z przetwarzaniem danych osobowych i w sprawie </w:t>
      </w:r>
      <w:r w:rsidR="009E5F24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swobodnego przepływu takich danych oraz uchylenia dyrektywy 95/46/WE (ogólne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rozporządzenie o ochronie danych, dalej: RODO) informujemy, iż na podstawie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art. 13 RODO od dnia 25 maja 2018 r. wszystkim osobom, których dane osobowe będą udostępnione </w:t>
      </w:r>
      <w:r w:rsidR="006E4FD8" w:rsidRPr="007A044A">
        <w:rPr>
          <w:rFonts w:ascii="Calibri" w:hAnsi="Calibri" w:cs="Calibri"/>
          <w:sz w:val="24"/>
          <w:szCs w:val="24"/>
        </w:rPr>
        <w:t xml:space="preserve">Fundacji </w:t>
      </w:r>
      <w:r w:rsidR="00B35BAF">
        <w:rPr>
          <w:rFonts w:ascii="Calibri" w:hAnsi="Calibri" w:cs="Calibri"/>
          <w:sz w:val="24"/>
          <w:szCs w:val="24"/>
        </w:rPr>
        <w:t>„</w:t>
      </w:r>
      <w:r w:rsidR="006E4FD8" w:rsidRPr="007A044A">
        <w:rPr>
          <w:rFonts w:ascii="Calibri" w:hAnsi="Calibri" w:cs="Calibri"/>
          <w:sz w:val="24"/>
          <w:szCs w:val="24"/>
        </w:rPr>
        <w:t>Merkury</w:t>
      </w:r>
      <w:r w:rsidR="00B35BAF">
        <w:rPr>
          <w:rFonts w:ascii="Calibri" w:hAnsi="Calibri" w:cs="Calibri"/>
          <w:sz w:val="24"/>
          <w:szCs w:val="24"/>
        </w:rPr>
        <w:t>”</w:t>
      </w:r>
      <w:r w:rsidRPr="007A044A">
        <w:rPr>
          <w:rFonts w:ascii="Calibri" w:hAnsi="Calibri" w:cs="Calibri"/>
          <w:sz w:val="24"/>
          <w:szCs w:val="24"/>
        </w:rPr>
        <w:t xml:space="preserve"> (wybrany Operator); w związku z realizacją niniejszej Umowy będą przysługiwały określone poniżej prawa związane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 przetwarzaniem danych osobowych przez </w:t>
      </w:r>
      <w:r w:rsidR="006E4FD8" w:rsidRPr="007A044A">
        <w:rPr>
          <w:rFonts w:ascii="Calibri" w:hAnsi="Calibri" w:cs="Calibri"/>
          <w:sz w:val="24"/>
          <w:szCs w:val="24"/>
        </w:rPr>
        <w:t xml:space="preserve">Fundację </w:t>
      </w:r>
      <w:r w:rsidR="00B35BAF">
        <w:rPr>
          <w:rFonts w:ascii="Calibri" w:hAnsi="Calibri" w:cs="Calibri"/>
          <w:sz w:val="24"/>
          <w:szCs w:val="24"/>
        </w:rPr>
        <w:t>„</w:t>
      </w:r>
      <w:r w:rsidR="006E4FD8" w:rsidRPr="007A044A">
        <w:rPr>
          <w:rFonts w:ascii="Calibri" w:hAnsi="Calibri" w:cs="Calibri"/>
          <w:sz w:val="24"/>
          <w:szCs w:val="24"/>
        </w:rPr>
        <w:t>Merkury</w:t>
      </w:r>
      <w:r w:rsidR="00B35BAF">
        <w:rPr>
          <w:rFonts w:ascii="Calibri" w:hAnsi="Calibri" w:cs="Calibri"/>
          <w:sz w:val="24"/>
          <w:szCs w:val="24"/>
        </w:rPr>
        <w:t>”</w:t>
      </w:r>
      <w:r w:rsidR="006E4FD8" w:rsidRPr="007A044A">
        <w:rPr>
          <w:rFonts w:ascii="Calibri" w:hAnsi="Calibri" w:cs="Calibri"/>
          <w:sz w:val="24"/>
          <w:szCs w:val="24"/>
        </w:rPr>
        <w:t xml:space="preserve"> </w:t>
      </w:r>
      <w:r w:rsidRPr="007A044A">
        <w:rPr>
          <w:rFonts w:ascii="Calibri" w:hAnsi="Calibri" w:cs="Calibri"/>
          <w:sz w:val="24"/>
          <w:szCs w:val="24"/>
        </w:rPr>
        <w:t>(wybrany Operator): 1. Dane osobowe przetwarzane będą w celu realizacji Rządowego Programu</w:t>
      </w:r>
      <w:r w:rsidR="006E4FD8" w:rsidRPr="007A044A">
        <w:rPr>
          <w:rFonts w:ascii="Calibri" w:hAnsi="Calibri" w:cs="Calibri"/>
          <w:sz w:val="24"/>
          <w:szCs w:val="24"/>
        </w:rPr>
        <w:t xml:space="preserve"> </w:t>
      </w:r>
      <w:r w:rsidR="00734466" w:rsidRPr="007A044A">
        <w:rPr>
          <w:rFonts w:ascii="Calibri" w:hAnsi="Calibri" w:cs="Calibri"/>
          <w:sz w:val="24"/>
          <w:szCs w:val="24"/>
        </w:rPr>
        <w:t xml:space="preserve">Wielkopolskie Małe Inicjatywy </w:t>
      </w:r>
      <w:r w:rsidRPr="007A044A">
        <w:rPr>
          <w:rFonts w:ascii="Calibri" w:hAnsi="Calibri" w:cs="Calibri"/>
          <w:sz w:val="24"/>
          <w:szCs w:val="24"/>
        </w:rPr>
        <w:t xml:space="preserve">oraz obowiązków wynikających z realizacji umowy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nr </w:t>
      </w:r>
      <w:r w:rsidR="006E4FD8" w:rsidRPr="007A044A">
        <w:rPr>
          <w:rFonts w:ascii="Calibri" w:hAnsi="Calibri" w:cs="Calibri"/>
          <w:color w:val="auto"/>
          <w:sz w:val="24"/>
          <w:szCs w:val="24"/>
        </w:rPr>
        <w:t xml:space="preserve">20/III/2024 z dn. 08.04.2024 r. </w:t>
      </w:r>
      <w:r w:rsidRPr="007A044A">
        <w:rPr>
          <w:rFonts w:ascii="Calibri" w:hAnsi="Calibri" w:cs="Calibri"/>
          <w:sz w:val="24"/>
          <w:szCs w:val="24"/>
        </w:rPr>
        <w:t xml:space="preserve">o realizację zadania publicznego, zleconego przez Narodowy Instytut Wolności – Centrum Rozwoju Społeczeństwa Obywatelskiego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ze środków Rządowego Programu Fundusz Inicjatyw Obywatelskich na lata 2021-2030 r. oraz przepisów prawa: Art. 6 ust 1 lit c) oraz art. 9 ust 2 lit b) oraz h) RODO,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a także art. 14 ust. 1 i 2 ustawy z dnia 24 kwietnia 2003 r. o działalności pożytku publicznego i o wolontariacie (dz. u. z 2016 r. poz. 239 i 395). </w:t>
      </w:r>
    </w:p>
    <w:p w14:paraId="6726107C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Dane osobowe będą przechowywane przez okres 5 lat od dnia zakończenia zawartej umowy na realizację Małej Inicjatywy. </w:t>
      </w:r>
    </w:p>
    <w:p w14:paraId="3A5351B2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Realizującym Małą Inicjatywę oraz odbiorcom działań przysługuje prawo dostępu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do treści danych oraz ich sprostowania, usunięcia lub ograniczenia przetwarzania,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a także prawo sprzeciwu, zażądania zaprzestania przetwarzania i przenoszenia danych, jak również prawo do cofnięcia zgody w dowolnym momencie oraz prawo do wniesienia skargi do organu nadzoru – Prezesa Urzędu Ochrony Danych Osobowych. </w:t>
      </w:r>
    </w:p>
    <w:p w14:paraId="2971DBAD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Wnioskodawca ma prawo wniesienia skargi do UODO gdy uzna, iż przetwarzanie danych osobowych dotyczących narusza przepisy ogólnego rozporządzenia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o ochronie danych osobowych z dnia 27 kwietnia 2016 r. </w:t>
      </w:r>
    </w:p>
    <w:p w14:paraId="100556AA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Podanie danych jest dobrowolne i uzyskane bezpośrednio od osoby, której dane dotyczą. </w:t>
      </w:r>
    </w:p>
    <w:p w14:paraId="37DA70EE" w14:textId="77777777" w:rsidR="00734466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Dane udostępnione przez Wnioskodawcę będą podlegały udostępnieniu podmiotom trzecim tylko w celu realizacji zadań wynikających z przeprowadzania naboru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do </w:t>
      </w:r>
      <w:r w:rsidR="00B35BAF">
        <w:rPr>
          <w:rFonts w:ascii="Calibri" w:hAnsi="Calibri" w:cs="Calibri"/>
          <w:sz w:val="24"/>
          <w:szCs w:val="24"/>
        </w:rPr>
        <w:t>projektu pt. „</w:t>
      </w:r>
      <w:r w:rsidR="00734466" w:rsidRPr="007A044A">
        <w:rPr>
          <w:rFonts w:ascii="Calibri" w:hAnsi="Calibri" w:cs="Calibri"/>
          <w:sz w:val="24"/>
          <w:szCs w:val="24"/>
        </w:rPr>
        <w:t>Wielkopolskie Małe Inicjatywy</w:t>
      </w:r>
      <w:r w:rsidR="00B35BAF">
        <w:rPr>
          <w:rFonts w:ascii="Calibri" w:hAnsi="Calibri" w:cs="Calibri"/>
          <w:sz w:val="24"/>
          <w:szCs w:val="24"/>
        </w:rPr>
        <w:t>”</w:t>
      </w:r>
      <w:r w:rsidR="00734466" w:rsidRPr="007A044A">
        <w:rPr>
          <w:rFonts w:ascii="Calibri" w:hAnsi="Calibri" w:cs="Calibri"/>
          <w:sz w:val="24"/>
          <w:szCs w:val="24"/>
        </w:rPr>
        <w:t xml:space="preserve"> </w:t>
      </w:r>
      <w:r w:rsidRPr="007A044A">
        <w:rPr>
          <w:rFonts w:ascii="Calibri" w:hAnsi="Calibri" w:cs="Calibri"/>
          <w:sz w:val="24"/>
          <w:szCs w:val="24"/>
        </w:rPr>
        <w:t xml:space="preserve">i w związku z wykonywaniem postanowień Regulaminu naboru, a w szczególności w celu komunikacji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>z Wnioskodawcami</w:t>
      </w:r>
      <w:r w:rsidR="00B35BAF">
        <w:rPr>
          <w:rFonts w:ascii="Calibri" w:hAnsi="Calibri" w:cs="Calibri"/>
          <w:sz w:val="24"/>
          <w:szCs w:val="24"/>
        </w:rPr>
        <w:t>.</w:t>
      </w:r>
      <w:r w:rsidRPr="007A044A">
        <w:rPr>
          <w:rFonts w:ascii="Calibri" w:hAnsi="Calibri" w:cs="Calibri"/>
          <w:sz w:val="24"/>
          <w:szCs w:val="24"/>
        </w:rPr>
        <w:t xml:space="preserve"> Odbiorcami danych mogą być również instytucje upoważnione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 mocy prawa. </w:t>
      </w:r>
    </w:p>
    <w:p w14:paraId="522B24A4" w14:textId="77777777" w:rsidR="00B65AFD" w:rsidRPr="00B65AFD" w:rsidRDefault="00B65AFD" w:rsidP="00B65AFD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5C297AAC" w14:textId="77777777" w:rsidR="00497560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Dane uczestnika nie będą przetwarzane w sposób zautomatyzowany w tym również w formie profilowania. </w:t>
      </w:r>
    </w:p>
    <w:p w14:paraId="3E54032F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Administratorzy danych nie mają zamiaru przekazywać danych osobowych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>do państwa trzeciego lub organizacji międzynarodowej.</w:t>
      </w:r>
    </w:p>
    <w:p w14:paraId="380AEEBA" w14:textId="77777777" w:rsidR="007A044A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Administratorzy dołożą wszelkich starań, aby zapewnić wszelkie środki fizycznej, technicznej i organizacyjnej ochrony danych osobowych przed ich przypadkowym czy umyślnym zniszczeniem, przypadkową utratą, zmianą, nieuprawnionym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ujawnieniem, wykorzystaniem czy dostępem - zgodnie ze wszystkimi obowiązującymi przepisami. </w:t>
      </w:r>
    </w:p>
    <w:p w14:paraId="16752872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Wnioskodawca ma obowiązek podpisania z Operatorem umowy powierzenia przetwarzania danych osobowych osób realizujących działania w Małej Inicjatywie oraz odbiorców tych działań. Operator jest Administratorem danych, które powierza Wnioskodawcy. </w:t>
      </w:r>
    </w:p>
    <w:p w14:paraId="279D4CD8" w14:textId="77777777" w:rsidR="007A044A" w:rsidRDefault="007A044A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5899D37B" w14:textId="77777777" w:rsidR="00734466" w:rsidRPr="00735616" w:rsidRDefault="004A679D" w:rsidP="00B35BAF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B35BAF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</w:t>
      </w:r>
      <w:r w:rsidR="00B65AFD">
        <w:rPr>
          <w:rFonts w:ascii="Calibri" w:hAnsi="Calibri" w:cs="Calibri"/>
          <w:b/>
          <w:sz w:val="24"/>
          <w:szCs w:val="24"/>
        </w:rPr>
        <w:t>5</w:t>
      </w:r>
      <w:r w:rsidRPr="00735616">
        <w:rPr>
          <w:rFonts w:ascii="Calibri" w:hAnsi="Calibri" w:cs="Calibri"/>
          <w:b/>
          <w:sz w:val="24"/>
          <w:szCs w:val="24"/>
        </w:rPr>
        <w:t xml:space="preserve"> Forma pisemna oświadczeń</w:t>
      </w:r>
    </w:p>
    <w:p w14:paraId="20530DCC" w14:textId="77777777" w:rsidR="00734466" w:rsidRPr="00735616" w:rsidRDefault="004A679D" w:rsidP="000C19A6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Wszelkie zmiany, uzupełnienia i oświadczenia składane w związku z niniejszą umową, nieuregulowane w Regulaminie uczestnictwa, wymagają pod rygorem nieważności formy pisemnej. </w:t>
      </w:r>
    </w:p>
    <w:p w14:paraId="2D45051B" w14:textId="77777777" w:rsidR="00734466" w:rsidRPr="00735616" w:rsidRDefault="004A679D" w:rsidP="000C19A6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Korespondencja powinna być kierowana na adres Operatora lub e-mail </w:t>
      </w:r>
      <w:r w:rsidR="00734466" w:rsidRPr="00735616">
        <w:rPr>
          <w:rFonts w:ascii="Calibri" w:hAnsi="Calibri" w:cs="Calibri"/>
          <w:sz w:val="24"/>
          <w:szCs w:val="24"/>
        </w:rPr>
        <w:t xml:space="preserve">wskazany  </w:t>
      </w:r>
      <w:r w:rsidR="00B35BAF">
        <w:rPr>
          <w:rFonts w:ascii="Calibri" w:hAnsi="Calibri" w:cs="Calibri"/>
          <w:sz w:val="24"/>
          <w:szCs w:val="24"/>
        </w:rPr>
        <w:br/>
        <w:t xml:space="preserve">w </w:t>
      </w:r>
      <w:r w:rsidR="00734466" w:rsidRPr="00735616">
        <w:rPr>
          <w:rFonts w:ascii="Calibri" w:hAnsi="Calibri" w:cs="Calibri"/>
          <w:sz w:val="24"/>
          <w:szCs w:val="24"/>
        </w:rPr>
        <w:t>§</w:t>
      </w:r>
      <w:r w:rsidR="00B35BAF">
        <w:rPr>
          <w:rFonts w:ascii="Calibri" w:hAnsi="Calibri" w:cs="Calibri"/>
          <w:sz w:val="24"/>
          <w:szCs w:val="24"/>
        </w:rPr>
        <w:t xml:space="preserve"> </w:t>
      </w:r>
      <w:r w:rsidR="00734466" w:rsidRPr="00735616">
        <w:rPr>
          <w:rFonts w:ascii="Calibri" w:hAnsi="Calibri" w:cs="Calibri"/>
          <w:sz w:val="24"/>
          <w:szCs w:val="24"/>
        </w:rPr>
        <w:t xml:space="preserve">1 ust. 9. </w:t>
      </w:r>
    </w:p>
    <w:p w14:paraId="4BE1A6EA" w14:textId="77777777" w:rsidR="00734466" w:rsidRPr="00735616" w:rsidRDefault="004A679D" w:rsidP="000C19A6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Wszelkie wątpliwości związane z realizacją niniejszej umowy wyjaśniane będą </w:t>
      </w:r>
      <w:r w:rsidR="00B35BAF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w formie pisemnej. </w:t>
      </w:r>
    </w:p>
    <w:p w14:paraId="2ACD2B23" w14:textId="77777777" w:rsidR="00B35BAF" w:rsidRDefault="00B35BAF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1BFCA62C" w14:textId="77777777" w:rsidR="00734466" w:rsidRPr="00735616" w:rsidRDefault="004A679D" w:rsidP="00B35BAF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B35BAF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</w:t>
      </w:r>
      <w:r w:rsidR="00B65AFD">
        <w:rPr>
          <w:rFonts w:ascii="Calibri" w:hAnsi="Calibri" w:cs="Calibri"/>
          <w:b/>
          <w:sz w:val="24"/>
          <w:szCs w:val="24"/>
        </w:rPr>
        <w:t>6</w:t>
      </w:r>
      <w:r w:rsidRPr="00735616">
        <w:rPr>
          <w:rFonts w:ascii="Calibri" w:hAnsi="Calibri" w:cs="Calibri"/>
          <w:b/>
          <w:sz w:val="24"/>
          <w:szCs w:val="24"/>
        </w:rPr>
        <w:t xml:space="preserve"> Odpowiedzialność wobec osób trzecich</w:t>
      </w:r>
    </w:p>
    <w:p w14:paraId="467FB243" w14:textId="77777777" w:rsidR="00734466" w:rsidRPr="00B35BAF" w:rsidRDefault="004A679D" w:rsidP="000C19A6">
      <w:pPr>
        <w:pStyle w:val="Akapitzlist"/>
        <w:numPr>
          <w:ilvl w:val="0"/>
          <w:numId w:val="1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Wnioskodawca ponosi wyłączną odpowiedzialność wobec osób trzecich za szkody powstałe w związku z realizacją projektu. </w:t>
      </w:r>
    </w:p>
    <w:p w14:paraId="2BE68ABC" w14:textId="77777777" w:rsidR="00734466" w:rsidRPr="00B35BAF" w:rsidRDefault="004A679D" w:rsidP="000C19A6">
      <w:pPr>
        <w:pStyle w:val="Akapitzlist"/>
        <w:numPr>
          <w:ilvl w:val="0"/>
          <w:numId w:val="1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W zakresie związanym z realizacją projektu, w tym z gromadzeniem, przetwarzaniem i przekazywaniem danych osobowych, a także wprowadzaniem </w:t>
      </w:r>
      <w:r w:rsidR="00B35BAF">
        <w:rPr>
          <w:rFonts w:ascii="Calibri" w:hAnsi="Calibri" w:cs="Calibri"/>
          <w:sz w:val="24"/>
          <w:szCs w:val="24"/>
        </w:rPr>
        <w:t>ich do systemów informatycznych,</w:t>
      </w:r>
      <w:r w:rsidRPr="00B35BAF">
        <w:rPr>
          <w:rFonts w:ascii="Calibri" w:hAnsi="Calibri" w:cs="Calibri"/>
          <w:sz w:val="24"/>
          <w:szCs w:val="24"/>
        </w:rPr>
        <w:t xml:space="preserve"> Operator odbiera stosowne oświadczenia, o zgodzie na gromadzenie, przetwarzanie i przekazywanie danych osobowych, od osób, których te dane dotyczą, zgodnie z definicją zawartą w Rozporządzeniu Parlamentu Europejskiego i Rady (UE) 2016/679 z dnia 27 kwietnia 2016 r. w sprawie ochrony osób fizycznych w związku z przetwarzaniem danych osobowych i w sprawie swobodnego przepływu takich danych oraz uchylenia dyrektywy 95/46/WE (ogólne rozporządzenie o ochronie danych). </w:t>
      </w:r>
    </w:p>
    <w:p w14:paraId="46651255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2E7D1E06" w14:textId="77777777" w:rsidR="00734466" w:rsidRPr="00735616" w:rsidRDefault="004A679D" w:rsidP="00B35BAF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B35BAF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</w:t>
      </w:r>
      <w:r w:rsidR="00B65AFD">
        <w:rPr>
          <w:rFonts w:ascii="Calibri" w:hAnsi="Calibri" w:cs="Calibri"/>
          <w:b/>
          <w:sz w:val="24"/>
          <w:szCs w:val="24"/>
        </w:rPr>
        <w:t>7</w:t>
      </w:r>
      <w:r w:rsidRPr="00735616">
        <w:rPr>
          <w:rFonts w:ascii="Calibri" w:hAnsi="Calibri" w:cs="Calibri"/>
          <w:b/>
          <w:sz w:val="24"/>
          <w:szCs w:val="24"/>
        </w:rPr>
        <w:t xml:space="preserve"> Postanowienia końcowe</w:t>
      </w:r>
    </w:p>
    <w:p w14:paraId="10F5892D" w14:textId="77777777" w:rsidR="00497560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W zakresie nieuregulowanym umową stosuje się odpowiednio przepisy prawa krajowego, w szczególności ustawy z dnia 23 kwietnia 1964 r. - Kodeks cywilny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(Dz. U. z 2014 r. poz. 121), ustawy z dnia 27 sierpnia 2009 r. o finansach publicznych </w:t>
      </w:r>
      <w:r w:rsidR="00B65AFD">
        <w:rPr>
          <w:rFonts w:ascii="Calibri" w:hAnsi="Calibri" w:cs="Calibri"/>
          <w:sz w:val="24"/>
          <w:szCs w:val="24"/>
        </w:rPr>
        <w:br/>
      </w:r>
      <w:r w:rsidR="00B65AFD">
        <w:rPr>
          <w:rFonts w:ascii="Calibri" w:hAnsi="Calibri" w:cs="Calibri"/>
          <w:sz w:val="24"/>
          <w:szCs w:val="24"/>
        </w:rPr>
        <w:lastRenderedPageBreak/>
        <w:br/>
      </w:r>
      <w:r w:rsidRPr="00B35BAF">
        <w:rPr>
          <w:rFonts w:ascii="Calibri" w:hAnsi="Calibri" w:cs="Calibri"/>
          <w:sz w:val="24"/>
          <w:szCs w:val="24"/>
        </w:rPr>
        <w:t xml:space="preserve">(Dz. U. z 2013 r. poz. 885, z </w:t>
      </w:r>
      <w:proofErr w:type="spellStart"/>
      <w:r w:rsidRPr="00B35BAF">
        <w:rPr>
          <w:rFonts w:ascii="Calibri" w:hAnsi="Calibri" w:cs="Calibri"/>
          <w:sz w:val="24"/>
          <w:szCs w:val="24"/>
        </w:rPr>
        <w:t>późn</w:t>
      </w:r>
      <w:proofErr w:type="spellEnd"/>
      <w:r w:rsidRPr="00B35BAF">
        <w:rPr>
          <w:rFonts w:ascii="Calibri" w:hAnsi="Calibri" w:cs="Calibri"/>
          <w:sz w:val="24"/>
          <w:szCs w:val="24"/>
        </w:rPr>
        <w:t xml:space="preserve">. zm.), ustawy z dnia 24 kwietnia 2003 r. o działalności </w:t>
      </w:r>
      <w:r w:rsidR="00497560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pożytku publicznego i o wolontariacie (j.t. Dz. U. 2014 r., 1118), ustawy z dnia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29 września 1994 r. o rachunkowości (Dz. U. z 2013 r. poz. 330, z </w:t>
      </w:r>
      <w:proofErr w:type="spellStart"/>
      <w:r w:rsidRPr="00B35BAF">
        <w:rPr>
          <w:rFonts w:ascii="Calibri" w:hAnsi="Calibri" w:cs="Calibri"/>
          <w:sz w:val="24"/>
          <w:szCs w:val="24"/>
        </w:rPr>
        <w:t>późn</w:t>
      </w:r>
      <w:proofErr w:type="spellEnd"/>
      <w:r w:rsidRPr="00B35BAF">
        <w:rPr>
          <w:rFonts w:ascii="Calibri" w:hAnsi="Calibri" w:cs="Calibri"/>
          <w:sz w:val="24"/>
          <w:szCs w:val="24"/>
        </w:rPr>
        <w:t xml:space="preserve">. zm.),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oraz ustawy z dnia 29 stycznia 2004 Prawo zamówień publicznych (Dz. U. z 2013 r. poz. 907, z </w:t>
      </w:r>
      <w:proofErr w:type="spellStart"/>
      <w:r w:rsidRPr="00B35BAF">
        <w:rPr>
          <w:rFonts w:ascii="Calibri" w:hAnsi="Calibri" w:cs="Calibri"/>
          <w:sz w:val="24"/>
          <w:szCs w:val="24"/>
        </w:rPr>
        <w:t>późn</w:t>
      </w:r>
      <w:proofErr w:type="spellEnd"/>
      <w:r w:rsidRPr="00B35BAF">
        <w:rPr>
          <w:rFonts w:ascii="Calibri" w:hAnsi="Calibri" w:cs="Calibri"/>
          <w:sz w:val="24"/>
          <w:szCs w:val="24"/>
        </w:rPr>
        <w:t xml:space="preserve">. zm.). </w:t>
      </w:r>
    </w:p>
    <w:p w14:paraId="369C3148" w14:textId="77777777" w:rsidR="00734466" w:rsidRPr="00B35BAF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Ewentualne spory powstałe w związku z zawarciem i wykonywaniem niniejszej umowy Strony będą starały się rozstrzygać polubownie. W przypadku braku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porozumienia spór zostanie poddany pod rozstrzygnięcie właściwego ze względu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na siedzibę Operatora sądu powszechnego. </w:t>
      </w:r>
    </w:p>
    <w:p w14:paraId="211B57E6" w14:textId="77777777" w:rsidR="00734466" w:rsidRPr="00B35BAF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Umowa niniejsza została sporządzona w </w:t>
      </w:r>
      <w:r w:rsidR="00E05D37">
        <w:rPr>
          <w:rFonts w:ascii="Calibri" w:hAnsi="Calibri" w:cs="Calibri"/>
          <w:sz w:val="24"/>
          <w:szCs w:val="24"/>
        </w:rPr>
        <w:t>trzech</w:t>
      </w:r>
      <w:r w:rsidRPr="00B35BAF">
        <w:rPr>
          <w:rFonts w:ascii="Calibri" w:hAnsi="Calibri" w:cs="Calibri"/>
          <w:sz w:val="24"/>
          <w:szCs w:val="24"/>
        </w:rPr>
        <w:t xml:space="preserve"> jednobrzmiących egzemplarzach, jeden egzemplarz dla Wnioskodawcy</w:t>
      </w:r>
      <w:r w:rsidR="00E05D37">
        <w:rPr>
          <w:rFonts w:ascii="Calibri" w:hAnsi="Calibri" w:cs="Calibri"/>
          <w:sz w:val="24"/>
          <w:szCs w:val="24"/>
        </w:rPr>
        <w:t xml:space="preserve"> - grupy nieformalnej/samopomocowej, jeden egzemplarz dla Wnioskodawcy - Patrona</w:t>
      </w:r>
      <w:r w:rsidRPr="00B35BAF">
        <w:rPr>
          <w:rFonts w:ascii="Calibri" w:hAnsi="Calibri" w:cs="Calibri"/>
          <w:sz w:val="24"/>
          <w:szCs w:val="24"/>
        </w:rPr>
        <w:t xml:space="preserve"> i jeden </w:t>
      </w:r>
      <w:r w:rsidR="00E05D37">
        <w:rPr>
          <w:rFonts w:ascii="Calibri" w:hAnsi="Calibri" w:cs="Calibri"/>
          <w:sz w:val="24"/>
          <w:szCs w:val="24"/>
        </w:rPr>
        <w:t xml:space="preserve">egzemplarz </w:t>
      </w:r>
      <w:r w:rsidRPr="00B35BAF">
        <w:rPr>
          <w:rFonts w:ascii="Calibri" w:hAnsi="Calibri" w:cs="Calibri"/>
          <w:sz w:val="24"/>
          <w:szCs w:val="24"/>
        </w:rPr>
        <w:t xml:space="preserve">dla Operatora. </w:t>
      </w:r>
    </w:p>
    <w:p w14:paraId="3107C3A2" w14:textId="77777777" w:rsidR="00B35BAF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Jeśli strony nie postanowią inaczej umowa obowiązuje do dnia otrzymania przez Wnioskodawcę potwierdzenia w formie pisemnej ostatecznego rozliczenia projektu. </w:t>
      </w:r>
    </w:p>
    <w:p w14:paraId="11E8F6B8" w14:textId="77777777" w:rsidR="00B35BAF" w:rsidRDefault="00B35BAF" w:rsidP="00B35BAF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314DB4A8" w14:textId="77777777" w:rsidR="00B35BAF" w:rsidRPr="00B35BAF" w:rsidRDefault="00B35BAF" w:rsidP="00B35BAF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b/>
          <w:sz w:val="24"/>
          <w:szCs w:val="24"/>
        </w:rPr>
        <w:t>§ 1</w:t>
      </w:r>
      <w:r w:rsidR="00B65AFD">
        <w:rPr>
          <w:rFonts w:ascii="Calibri" w:hAnsi="Calibri" w:cs="Calibri"/>
          <w:b/>
          <w:sz w:val="24"/>
          <w:szCs w:val="24"/>
        </w:rPr>
        <w:t>8</w:t>
      </w:r>
      <w:r w:rsidRPr="00B35BAF">
        <w:rPr>
          <w:rFonts w:ascii="Calibri" w:hAnsi="Calibri" w:cs="Calibri"/>
          <w:b/>
          <w:sz w:val="24"/>
          <w:szCs w:val="24"/>
        </w:rPr>
        <w:t xml:space="preserve"> </w:t>
      </w:r>
      <w:r>
        <w:rPr>
          <w:rFonts w:ascii="Calibri" w:hAnsi="Calibri" w:cs="Calibri"/>
          <w:b/>
          <w:sz w:val="24"/>
          <w:szCs w:val="24"/>
        </w:rPr>
        <w:t>Załączniki</w:t>
      </w:r>
    </w:p>
    <w:p w14:paraId="0D185345" w14:textId="77777777" w:rsidR="00B35BAF" w:rsidRDefault="00B35BAF" w:rsidP="000C19A6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Wniosek </w:t>
      </w:r>
      <w:r>
        <w:rPr>
          <w:rFonts w:ascii="Calibri" w:hAnsi="Calibri" w:cs="Calibri"/>
          <w:sz w:val="24"/>
          <w:szCs w:val="24"/>
        </w:rPr>
        <w:t>wg wzoru Załącznika nr 1 do Regulaminu,</w:t>
      </w:r>
      <w:r w:rsidRPr="00735616">
        <w:rPr>
          <w:rFonts w:ascii="Calibri" w:hAnsi="Calibri" w:cs="Calibri"/>
          <w:sz w:val="24"/>
          <w:szCs w:val="24"/>
        </w:rPr>
        <w:t xml:space="preserve"> w wersji papierowej podpisany przez osoby uprawnione, stanowiący </w:t>
      </w:r>
      <w:r>
        <w:rPr>
          <w:rFonts w:ascii="Calibri" w:hAnsi="Calibri" w:cs="Calibri"/>
          <w:sz w:val="24"/>
          <w:szCs w:val="24"/>
        </w:rPr>
        <w:t>Z</w:t>
      </w:r>
      <w:r w:rsidRPr="00735616">
        <w:rPr>
          <w:rFonts w:ascii="Calibri" w:hAnsi="Calibri" w:cs="Calibri"/>
          <w:sz w:val="24"/>
          <w:szCs w:val="24"/>
        </w:rPr>
        <w:t>ałącznik nr 1</w:t>
      </w:r>
      <w:r>
        <w:rPr>
          <w:rFonts w:ascii="Calibri" w:hAnsi="Calibri" w:cs="Calibri"/>
          <w:sz w:val="24"/>
          <w:szCs w:val="24"/>
        </w:rPr>
        <w:t xml:space="preserve"> do niniejszej umowy;</w:t>
      </w:r>
    </w:p>
    <w:p w14:paraId="793F476B" w14:textId="77777777" w:rsidR="00B35BAF" w:rsidRDefault="00B35BAF" w:rsidP="000C19A6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>Karta negocjacji</w:t>
      </w:r>
      <w:r>
        <w:rPr>
          <w:rFonts w:ascii="Calibri" w:hAnsi="Calibri" w:cs="Calibri"/>
          <w:sz w:val="24"/>
          <w:szCs w:val="24"/>
        </w:rPr>
        <w:t xml:space="preserve"> wg wzoru Załącznika nr 5 do Regulaminu, stanowiąca Załącznik nr 2</w:t>
      </w:r>
      <w:r w:rsidRPr="00B35BAF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do niniejszej umowy;</w:t>
      </w:r>
    </w:p>
    <w:p w14:paraId="0BA3CD69" w14:textId="77777777" w:rsidR="00B35BAF" w:rsidRDefault="00B35BAF" w:rsidP="000C19A6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Umowa powierzenia przetwarzania danych osobowych i wizerunku </w:t>
      </w:r>
      <w:r>
        <w:rPr>
          <w:rFonts w:ascii="Calibri" w:hAnsi="Calibri" w:cs="Calibri"/>
          <w:sz w:val="24"/>
          <w:szCs w:val="24"/>
        </w:rPr>
        <w:t xml:space="preserve">wg wzoru Załącznika </w:t>
      </w:r>
      <w:r w:rsidRPr="00B35BAF">
        <w:rPr>
          <w:rFonts w:ascii="Calibri" w:hAnsi="Calibri" w:cs="Calibri"/>
          <w:sz w:val="24"/>
          <w:szCs w:val="24"/>
        </w:rPr>
        <w:t xml:space="preserve">nr 9 </w:t>
      </w:r>
      <w:r>
        <w:rPr>
          <w:rFonts w:ascii="Calibri" w:hAnsi="Calibri" w:cs="Calibri"/>
          <w:sz w:val="24"/>
          <w:szCs w:val="24"/>
        </w:rPr>
        <w:t>do Regulaminu, stanowiąca Załącznik nr 3</w:t>
      </w:r>
      <w:r w:rsidRPr="00B35BAF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do niniejszej umowy.</w:t>
      </w:r>
    </w:p>
    <w:p w14:paraId="260BDA3C" w14:textId="77777777" w:rsidR="00B35BAF" w:rsidRPr="00B35BAF" w:rsidRDefault="00B35BAF" w:rsidP="00B35BAF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2FC00644" w14:textId="77777777" w:rsidR="00734466" w:rsidRPr="00735616" w:rsidRDefault="00734466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4BD29B4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17F5D7C7" w14:textId="77777777" w:rsidR="00735B52" w:rsidRPr="009E2BE4" w:rsidRDefault="006E4FD8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  <w:r w:rsidRPr="009E2BE4">
        <w:rPr>
          <w:rFonts w:ascii="Calibri" w:hAnsi="Calibri" w:cs="Calibri"/>
          <w:b/>
          <w:sz w:val="24"/>
          <w:szCs w:val="24"/>
        </w:rPr>
        <w:t>O</w:t>
      </w:r>
      <w:r w:rsidR="00735B52" w:rsidRPr="009E2BE4">
        <w:rPr>
          <w:rFonts w:ascii="Calibri" w:hAnsi="Calibri" w:cs="Calibri"/>
          <w:b/>
          <w:sz w:val="24"/>
          <w:szCs w:val="24"/>
        </w:rPr>
        <w:t>perator</w:t>
      </w:r>
      <w:r w:rsidR="00735B52" w:rsidRPr="009E2BE4">
        <w:rPr>
          <w:rFonts w:ascii="Calibri" w:hAnsi="Calibri" w:cs="Calibri"/>
          <w:sz w:val="24"/>
          <w:szCs w:val="24"/>
        </w:rPr>
        <w:t>:</w:t>
      </w: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</w:p>
    <w:p w14:paraId="4D63AAA9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0396E62C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4F08D21E" w14:textId="77777777" w:rsidR="00735B52" w:rsidRDefault="00735B52" w:rsidP="00735B52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</w:p>
    <w:p w14:paraId="2071A237" w14:textId="77777777" w:rsidR="00735B52" w:rsidRDefault="00735B52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4268DF3D" w14:textId="77777777" w:rsidR="00735B52" w:rsidRPr="00735B52" w:rsidRDefault="00735B52" w:rsidP="00735B52">
      <w:pPr>
        <w:spacing w:before="0" w:after="0"/>
        <w:ind w:left="360"/>
        <w:rPr>
          <w:rFonts w:ascii="Calibri" w:hAnsi="Calibri" w:cs="Calibri"/>
          <w:color w:val="auto"/>
        </w:rPr>
      </w:pPr>
      <w:r w:rsidRPr="009E2BE4">
        <w:rPr>
          <w:rFonts w:ascii="Calibri" w:hAnsi="Calibri" w:cs="Calibri"/>
          <w:b/>
          <w:sz w:val="24"/>
          <w:szCs w:val="24"/>
        </w:rPr>
        <w:t>Wnioskodawca</w:t>
      </w:r>
      <w:r>
        <w:rPr>
          <w:rFonts w:ascii="Calibri" w:hAnsi="Calibri" w:cs="Calibri"/>
          <w:sz w:val="24"/>
          <w:szCs w:val="24"/>
        </w:rPr>
        <w:t xml:space="preserve"> </w:t>
      </w:r>
      <w:r w:rsidRPr="00735B52">
        <w:rPr>
          <w:rFonts w:ascii="Calibri" w:hAnsi="Calibri" w:cs="Calibri"/>
          <w:i/>
          <w:sz w:val="24"/>
          <w:szCs w:val="24"/>
        </w:rPr>
        <w:t>(</w:t>
      </w:r>
      <w:r>
        <w:rPr>
          <w:rFonts w:ascii="Calibri" w:hAnsi="Calibri" w:cs="Calibri"/>
          <w:sz w:val="24"/>
          <w:szCs w:val="24"/>
        </w:rPr>
        <w:t>p</w:t>
      </w:r>
      <w:r w:rsidRPr="00735B52">
        <w:rPr>
          <w:rFonts w:ascii="Calibri" w:hAnsi="Calibri" w:cs="Verdana"/>
          <w:i/>
        </w:rPr>
        <w:t>odpis</w:t>
      </w:r>
      <w:r>
        <w:rPr>
          <w:rFonts w:ascii="Calibri" w:hAnsi="Calibri" w:cs="Verdana"/>
          <w:i/>
        </w:rPr>
        <w:t>y</w:t>
      </w:r>
      <w:r w:rsidRPr="00735B52">
        <w:rPr>
          <w:rFonts w:ascii="Calibri" w:hAnsi="Calibri" w:cs="Verdana"/>
          <w:i/>
        </w:rPr>
        <w:t xml:space="preserve"> członków/członkiń g</w:t>
      </w:r>
      <w:r>
        <w:rPr>
          <w:rFonts w:ascii="Calibri" w:hAnsi="Calibri" w:cs="Verdana"/>
          <w:i/>
        </w:rPr>
        <w:t>rupy nieformalnej/samopomocowej)</w:t>
      </w:r>
      <w:r>
        <w:rPr>
          <w:rFonts w:ascii="Calibri" w:hAnsi="Calibri" w:cs="Verdana"/>
        </w:rPr>
        <w:t>:</w:t>
      </w:r>
    </w:p>
    <w:p w14:paraId="4C48F709" w14:textId="77777777" w:rsidR="00735B52" w:rsidRDefault="00735B52" w:rsidP="00735B52">
      <w:pPr>
        <w:rPr>
          <w:rFonts w:ascii="Calibri" w:hAnsi="Calibri" w:cs="Verdana"/>
          <w:sz w:val="20"/>
          <w:szCs w:val="20"/>
        </w:rPr>
      </w:pPr>
    </w:p>
    <w:p w14:paraId="2639DFE0" w14:textId="77777777" w:rsidR="00735B52" w:rsidRPr="007E56C9" w:rsidRDefault="00735B52" w:rsidP="00735B52">
      <w:pPr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154E526B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8BC95A1" w14:textId="77777777" w:rsidR="009E5F24" w:rsidRPr="00735B52" w:rsidRDefault="009E5F24" w:rsidP="009E5F24">
      <w:pPr>
        <w:spacing w:before="0" w:after="0"/>
        <w:ind w:left="360"/>
        <w:rPr>
          <w:rFonts w:ascii="Calibri" w:hAnsi="Calibri" w:cs="Calibri"/>
          <w:color w:val="auto"/>
        </w:rPr>
      </w:pPr>
      <w:r w:rsidRPr="00735B52">
        <w:rPr>
          <w:rFonts w:ascii="Calibri" w:hAnsi="Calibri" w:cs="Calibri"/>
          <w:i/>
          <w:sz w:val="24"/>
          <w:szCs w:val="24"/>
        </w:rPr>
        <w:t>(</w:t>
      </w:r>
      <w:r>
        <w:rPr>
          <w:rFonts w:ascii="Calibri" w:hAnsi="Calibri" w:cs="Calibri"/>
          <w:sz w:val="24"/>
          <w:szCs w:val="24"/>
        </w:rPr>
        <w:t>p</w:t>
      </w:r>
      <w:r w:rsidRPr="00735B52">
        <w:rPr>
          <w:rFonts w:ascii="Calibri" w:hAnsi="Calibri" w:cs="Verdana"/>
          <w:i/>
        </w:rPr>
        <w:t>odpis</w:t>
      </w:r>
      <w:r>
        <w:rPr>
          <w:rFonts w:ascii="Calibri" w:hAnsi="Calibri" w:cs="Verdana"/>
          <w:i/>
        </w:rPr>
        <w:t>y osób</w:t>
      </w:r>
      <w:r w:rsidR="00B65AFD">
        <w:rPr>
          <w:rFonts w:ascii="Calibri" w:hAnsi="Calibri" w:cs="Verdana"/>
          <w:i/>
        </w:rPr>
        <w:t xml:space="preserve"> w imieniu Patrona, zgodnie z reprezentacją</w:t>
      </w:r>
      <w:r>
        <w:rPr>
          <w:rFonts w:ascii="Calibri" w:hAnsi="Calibri" w:cs="Verdana"/>
          <w:i/>
        </w:rPr>
        <w:t>)</w:t>
      </w:r>
      <w:r>
        <w:rPr>
          <w:rFonts w:ascii="Calibri" w:hAnsi="Calibri" w:cs="Verdana"/>
        </w:rPr>
        <w:t>:</w:t>
      </w:r>
    </w:p>
    <w:p w14:paraId="75C53B9E" w14:textId="77777777" w:rsidR="009E5F24" w:rsidRDefault="009E5F24" w:rsidP="009E5F24">
      <w:pPr>
        <w:rPr>
          <w:rFonts w:ascii="Calibri" w:hAnsi="Calibri" w:cs="Verdana"/>
          <w:sz w:val="20"/>
          <w:szCs w:val="20"/>
        </w:rPr>
      </w:pPr>
    </w:p>
    <w:p w14:paraId="2A8D1F99" w14:textId="77777777" w:rsidR="009E5F24" w:rsidRPr="007E56C9" w:rsidRDefault="009E5F24" w:rsidP="009E5F24">
      <w:pPr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sectPr w:rsidR="009E5F24" w:rsidRPr="007E56C9" w:rsidSect="00735616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440" w:right="1644" w:bottom="1440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C198C4" w14:textId="77777777" w:rsidR="008D537E" w:rsidRDefault="008D537E">
      <w:pPr>
        <w:spacing w:before="0" w:after="0" w:line="240" w:lineRule="auto"/>
      </w:pPr>
      <w:r>
        <w:separator/>
      </w:r>
    </w:p>
  </w:endnote>
  <w:endnote w:type="continuationSeparator" w:id="0">
    <w:p w14:paraId="437D0668" w14:textId="77777777" w:rsidR="008D537E" w:rsidRDefault="008D537E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5C073" w14:textId="77777777" w:rsidR="00661CAC" w:rsidRDefault="00661CA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9712A6" w14:textId="77777777" w:rsidR="00CF1BB3" w:rsidRDefault="00CF1BB3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9504" behindDoc="1" locked="0" layoutInCell="1" allowOverlap="1" wp14:anchorId="64DC64A4" wp14:editId="760DE6F4">
          <wp:simplePos x="0" y="0"/>
          <wp:positionH relativeFrom="margin">
            <wp:posOffset>-425450</wp:posOffset>
          </wp:positionH>
          <wp:positionV relativeFrom="paragraph">
            <wp:posOffset>165100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2232F">
      <w:rPr>
        <w:color w:val="FFFFFF" w:themeColor="background1"/>
        <w:lang w:bidi="pl-PL"/>
      </w:rPr>
      <w:t xml:space="preserve">STRONA </w:t>
    </w:r>
    <w:r w:rsidRPr="00E2232F">
      <w:rPr>
        <w:color w:val="FFFFFF" w:themeColor="background1"/>
        <w:lang w:bidi="pl-PL"/>
      </w:rPr>
      <w:fldChar w:fldCharType="begin"/>
    </w:r>
    <w:r w:rsidRPr="00E2232F">
      <w:rPr>
        <w:color w:val="FFFFFF" w:themeColor="background1"/>
        <w:lang w:bidi="pl-PL"/>
      </w:rPr>
      <w:instrText xml:space="preserve"> PAGE  \* Arabic  \* MERGEFORMAT </w:instrText>
    </w:r>
    <w:r w:rsidRPr="00E2232F">
      <w:rPr>
        <w:color w:val="FFFFFF" w:themeColor="background1"/>
        <w:lang w:bidi="pl-PL"/>
      </w:rPr>
      <w:fldChar w:fldCharType="separate"/>
    </w:r>
    <w:r w:rsidR="00371278">
      <w:rPr>
        <w:noProof/>
        <w:color w:val="FFFFFF" w:themeColor="background1"/>
        <w:lang w:bidi="pl-PL"/>
      </w:rPr>
      <w:t>9</w:t>
    </w:r>
    <w:r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F92996" w14:textId="77777777" w:rsidR="00661CAC" w:rsidRDefault="00661CA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91E2C3" w14:textId="77777777" w:rsidR="008D537E" w:rsidRDefault="008D537E">
      <w:pPr>
        <w:spacing w:before="0" w:after="0" w:line="240" w:lineRule="auto"/>
      </w:pPr>
      <w:r>
        <w:separator/>
      </w:r>
    </w:p>
  </w:footnote>
  <w:footnote w:type="continuationSeparator" w:id="0">
    <w:p w14:paraId="0160424F" w14:textId="77777777" w:rsidR="008D537E" w:rsidRDefault="008D537E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4D29CF" w14:textId="77777777" w:rsidR="00661CAC" w:rsidRDefault="00661CA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47494B" w14:textId="0BD35E60" w:rsidR="00CF1BB3" w:rsidRDefault="00661CAC" w:rsidP="00735616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46D84B7C" wp14:editId="17823DD2">
              <wp:simplePos x="0" y="0"/>
              <wp:positionH relativeFrom="margin">
                <wp:align>center</wp:align>
              </wp:positionH>
              <wp:positionV relativeFrom="paragraph">
                <wp:posOffset>-281940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605751456" name="Obraz 60575145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65557961" name="Obraz 2065557961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11996507" name="Obraz 1311996507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26267750" name="Obraz 2126267750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6206AA0" id="Grupa 3" o:spid="_x0000_s1026" style="position:absolute;margin-left:0;margin-top:-22.2pt;width:428.75pt;height:68pt;z-index:251671552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4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Mj1FcbJ4t8KQeJIPCdx4i0qDxXd6NJ&#10;rVn4ebUEXVLvSUk8uTVhozeXI0azqybhG53AqTuXCj0309dN9vvJlKMVeUoxW15NJXva127btL1d&#10;jsqKQEEZBBHqCMc9OfelyPWgoKKTI9R+dLQD0309Q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TA9B+VGB6D8qW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605751456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">
                <v:imagedata r:id="rId5" o:title=""/>
              </v:shape>
              <v:shape id="Obraz 2065557961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">
                <v:imagedata r:id="rId6" o:title=""/>
              </v:shape>
              <v:shape id="Obraz 1311996507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">
                <v:imagedata r:id="rId7" o:title=""/>
              </v:shape>
              <v:shape id="Obraz 2126267750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">
                <v:imagedata r:id="rId8" o:title=""/>
              </v:shape>
              <w10:wrap anchorx="margin"/>
            </v:group>
          </w:pict>
        </mc:Fallback>
      </mc:AlternateContent>
    </w:r>
  </w:p>
  <w:p w14:paraId="6BD36922" w14:textId="77777777" w:rsidR="00CF1BB3" w:rsidRPr="00735616" w:rsidRDefault="00CF1BB3" w:rsidP="007356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F45786" w14:textId="77777777" w:rsidR="00CF1BB3" w:rsidRDefault="00CF1BB3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2" w15:restartNumberingAfterBreak="0">
    <w:nsid w:val="048D3384"/>
    <w:multiLevelType w:val="hybridMultilevel"/>
    <w:tmpl w:val="20C4869E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3" w15:restartNumberingAfterBreak="0">
    <w:nsid w:val="0BEF044D"/>
    <w:multiLevelType w:val="hybridMultilevel"/>
    <w:tmpl w:val="6BAE7A2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C915650"/>
    <w:multiLevelType w:val="hybridMultilevel"/>
    <w:tmpl w:val="E5A8FF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2418D"/>
    <w:multiLevelType w:val="hybridMultilevel"/>
    <w:tmpl w:val="2548A6F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85707C5"/>
    <w:multiLevelType w:val="hybridMultilevel"/>
    <w:tmpl w:val="CD0CD8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547FE0"/>
    <w:multiLevelType w:val="hybridMultilevel"/>
    <w:tmpl w:val="189C90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1B7723"/>
    <w:multiLevelType w:val="hybridMultilevel"/>
    <w:tmpl w:val="9C04C6D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E2B549A"/>
    <w:multiLevelType w:val="hybridMultilevel"/>
    <w:tmpl w:val="B35ED406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10" w15:restartNumberingAfterBreak="0">
    <w:nsid w:val="477926D5"/>
    <w:multiLevelType w:val="hybridMultilevel"/>
    <w:tmpl w:val="DEC6008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61664B6"/>
    <w:multiLevelType w:val="hybridMultilevel"/>
    <w:tmpl w:val="AE00E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C332C9"/>
    <w:multiLevelType w:val="hybridMultilevel"/>
    <w:tmpl w:val="1758F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4145EE"/>
    <w:multiLevelType w:val="hybridMultilevel"/>
    <w:tmpl w:val="F75AC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C46C6B"/>
    <w:multiLevelType w:val="hybridMultilevel"/>
    <w:tmpl w:val="F8906264"/>
    <w:lvl w:ilvl="0" w:tplc="0DE42B48">
      <w:start w:val="1"/>
      <w:numFmt w:val="decimal"/>
      <w:lvlText w:val="%1."/>
      <w:lvlJc w:val="left"/>
      <w:pPr>
        <w:ind w:left="1080" w:hanging="360"/>
      </w:pPr>
    </w:lvl>
    <w:lvl w:ilvl="1" w:tplc="3BB29364">
      <w:start w:val="1"/>
      <w:numFmt w:val="decimal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D7343AA"/>
    <w:multiLevelType w:val="hybridMultilevel"/>
    <w:tmpl w:val="9642EDF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CAC8F540">
      <w:start w:val="1"/>
      <w:numFmt w:val="decimal"/>
      <w:lvlText w:val="%3."/>
      <w:lvlJc w:val="left"/>
      <w:pPr>
        <w:ind w:left="2700" w:hanging="360"/>
      </w:pPr>
      <w:rPr>
        <w:rFonts w:hint="default"/>
        <w:color w:val="4D322D" w:themeColor="text2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E547ACE"/>
    <w:multiLevelType w:val="hybridMultilevel"/>
    <w:tmpl w:val="162E31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FC1478"/>
    <w:multiLevelType w:val="hybridMultilevel"/>
    <w:tmpl w:val="E48421B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29755D9"/>
    <w:multiLevelType w:val="hybridMultilevel"/>
    <w:tmpl w:val="63FAE81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6C24F3F"/>
    <w:multiLevelType w:val="hybridMultilevel"/>
    <w:tmpl w:val="E148320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AB83130"/>
    <w:multiLevelType w:val="hybridMultilevel"/>
    <w:tmpl w:val="65B8C7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B652A1C"/>
    <w:multiLevelType w:val="hybridMultilevel"/>
    <w:tmpl w:val="4E987B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84606520">
    <w:abstractNumId w:val="1"/>
  </w:num>
  <w:num w:numId="2" w16cid:durableId="508256983">
    <w:abstractNumId w:val="0"/>
  </w:num>
  <w:num w:numId="3" w16cid:durableId="1684934009">
    <w:abstractNumId w:val="6"/>
  </w:num>
  <w:num w:numId="4" w16cid:durableId="2138717242">
    <w:abstractNumId w:val="13"/>
  </w:num>
  <w:num w:numId="5" w16cid:durableId="11229590">
    <w:abstractNumId w:val="14"/>
  </w:num>
  <w:num w:numId="6" w16cid:durableId="219369515">
    <w:abstractNumId w:val="15"/>
  </w:num>
  <w:num w:numId="7" w16cid:durableId="2005236225">
    <w:abstractNumId w:val="9"/>
  </w:num>
  <w:num w:numId="8" w16cid:durableId="96338679">
    <w:abstractNumId w:val="10"/>
  </w:num>
  <w:num w:numId="9" w16cid:durableId="1779837007">
    <w:abstractNumId w:val="8"/>
  </w:num>
  <w:num w:numId="10" w16cid:durableId="1128938180">
    <w:abstractNumId w:val="5"/>
  </w:num>
  <w:num w:numId="11" w16cid:durableId="334964335">
    <w:abstractNumId w:val="19"/>
  </w:num>
  <w:num w:numId="12" w16cid:durableId="1154183148">
    <w:abstractNumId w:val="20"/>
  </w:num>
  <w:num w:numId="13" w16cid:durableId="263923065">
    <w:abstractNumId w:val="3"/>
  </w:num>
  <w:num w:numId="14" w16cid:durableId="129248863">
    <w:abstractNumId w:val="17"/>
  </w:num>
  <w:num w:numId="15" w16cid:durableId="2072190692">
    <w:abstractNumId w:val="4"/>
  </w:num>
  <w:num w:numId="16" w16cid:durableId="1560435030">
    <w:abstractNumId w:val="18"/>
  </w:num>
  <w:num w:numId="17" w16cid:durableId="1800151239">
    <w:abstractNumId w:val="21"/>
  </w:num>
  <w:num w:numId="18" w16cid:durableId="934435">
    <w:abstractNumId w:val="16"/>
  </w:num>
  <w:num w:numId="19" w16cid:durableId="1423991335">
    <w:abstractNumId w:val="2"/>
  </w:num>
  <w:num w:numId="20" w16cid:durableId="1674994430">
    <w:abstractNumId w:val="12"/>
  </w:num>
  <w:num w:numId="21" w16cid:durableId="1586569376">
    <w:abstractNumId w:val="11"/>
  </w:num>
  <w:num w:numId="22" w16cid:durableId="2130782885">
    <w:abstractNumId w:val="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257E5"/>
    <w:rsid w:val="00063C6B"/>
    <w:rsid w:val="00073707"/>
    <w:rsid w:val="000748AA"/>
    <w:rsid w:val="000850E0"/>
    <w:rsid w:val="00091ADD"/>
    <w:rsid w:val="000A4CD4"/>
    <w:rsid w:val="000B4468"/>
    <w:rsid w:val="000C19A6"/>
    <w:rsid w:val="00155D79"/>
    <w:rsid w:val="00162090"/>
    <w:rsid w:val="001638F6"/>
    <w:rsid w:val="00173AC4"/>
    <w:rsid w:val="00190307"/>
    <w:rsid w:val="001927C6"/>
    <w:rsid w:val="001A2000"/>
    <w:rsid w:val="001C42F5"/>
    <w:rsid w:val="001E5857"/>
    <w:rsid w:val="001F3CBB"/>
    <w:rsid w:val="00236296"/>
    <w:rsid w:val="00243A28"/>
    <w:rsid w:val="002500CA"/>
    <w:rsid w:val="002645FC"/>
    <w:rsid w:val="00266B64"/>
    <w:rsid w:val="002858A3"/>
    <w:rsid w:val="003209D6"/>
    <w:rsid w:val="00334A73"/>
    <w:rsid w:val="003422FF"/>
    <w:rsid w:val="00367161"/>
    <w:rsid w:val="00371278"/>
    <w:rsid w:val="0039193D"/>
    <w:rsid w:val="003D1AFF"/>
    <w:rsid w:val="003E6EF5"/>
    <w:rsid w:val="00462D9B"/>
    <w:rsid w:val="00485AC8"/>
    <w:rsid w:val="004952C4"/>
    <w:rsid w:val="00496D0D"/>
    <w:rsid w:val="00497560"/>
    <w:rsid w:val="004A679D"/>
    <w:rsid w:val="004A7D7C"/>
    <w:rsid w:val="004C0293"/>
    <w:rsid w:val="004D2E04"/>
    <w:rsid w:val="004E2182"/>
    <w:rsid w:val="004E5CB5"/>
    <w:rsid w:val="0054178E"/>
    <w:rsid w:val="0054203F"/>
    <w:rsid w:val="00597101"/>
    <w:rsid w:val="005A1C5A"/>
    <w:rsid w:val="005C3A4E"/>
    <w:rsid w:val="005E026E"/>
    <w:rsid w:val="0062025A"/>
    <w:rsid w:val="00634059"/>
    <w:rsid w:val="00661CAC"/>
    <w:rsid w:val="00667AD5"/>
    <w:rsid w:val="00690EFD"/>
    <w:rsid w:val="00691AB6"/>
    <w:rsid w:val="006A68F8"/>
    <w:rsid w:val="006C64EF"/>
    <w:rsid w:val="006D7AA0"/>
    <w:rsid w:val="006E4FD8"/>
    <w:rsid w:val="007021DE"/>
    <w:rsid w:val="00705737"/>
    <w:rsid w:val="00732607"/>
    <w:rsid w:val="00734466"/>
    <w:rsid w:val="00735616"/>
    <w:rsid w:val="00735B52"/>
    <w:rsid w:val="007A044A"/>
    <w:rsid w:val="007B515F"/>
    <w:rsid w:val="00844483"/>
    <w:rsid w:val="00872FB9"/>
    <w:rsid w:val="008909B6"/>
    <w:rsid w:val="008B5775"/>
    <w:rsid w:val="008D1FE8"/>
    <w:rsid w:val="008D537E"/>
    <w:rsid w:val="00934F1C"/>
    <w:rsid w:val="00953428"/>
    <w:rsid w:val="00965B41"/>
    <w:rsid w:val="0097448A"/>
    <w:rsid w:val="009D2231"/>
    <w:rsid w:val="009D7841"/>
    <w:rsid w:val="009E2BE4"/>
    <w:rsid w:val="009E5F24"/>
    <w:rsid w:val="00A122DB"/>
    <w:rsid w:val="00A562A9"/>
    <w:rsid w:val="00A66CCA"/>
    <w:rsid w:val="00AA484D"/>
    <w:rsid w:val="00AD165F"/>
    <w:rsid w:val="00B35BAF"/>
    <w:rsid w:val="00B47B7A"/>
    <w:rsid w:val="00B646B8"/>
    <w:rsid w:val="00B65AFD"/>
    <w:rsid w:val="00C80BD4"/>
    <w:rsid w:val="00CF1BB3"/>
    <w:rsid w:val="00CF3A42"/>
    <w:rsid w:val="00D51C54"/>
    <w:rsid w:val="00D5413C"/>
    <w:rsid w:val="00D55324"/>
    <w:rsid w:val="00D8541A"/>
    <w:rsid w:val="00DC07A3"/>
    <w:rsid w:val="00DE4ACE"/>
    <w:rsid w:val="00E05D37"/>
    <w:rsid w:val="00E11B8A"/>
    <w:rsid w:val="00E2232F"/>
    <w:rsid w:val="00F4223A"/>
    <w:rsid w:val="00F677F9"/>
    <w:rsid w:val="00F9214C"/>
    <w:rsid w:val="00FB0AF9"/>
    <w:rsid w:val="00FC1A38"/>
    <w:rsid w:val="00FD1504"/>
    <w:rsid w:val="00FD3A86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40FA42E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5F24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1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2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1.jpeg"/><Relationship Id="rId3" Type="http://schemas.openxmlformats.org/officeDocument/2006/relationships/image" Target="media/image1.png"/><Relationship Id="rId7" Type="http://schemas.openxmlformats.org/officeDocument/2006/relationships/image" Target="media/image10.png"/><Relationship Id="rId2" Type="http://schemas.openxmlformats.org/officeDocument/2006/relationships/image" Target="media/image7.png"/><Relationship Id="rId1" Type="http://schemas.openxmlformats.org/officeDocument/2006/relationships/image" Target="media/image3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F0682C-2508-4DA5-9D2A-A79C718287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28</TotalTime>
  <Pages>10</Pages>
  <Words>3150</Words>
  <Characters>18904</Characters>
  <Application>Microsoft Office Word</Application>
  <DocSecurity>0</DocSecurity>
  <Lines>157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16</cp:revision>
  <dcterms:created xsi:type="dcterms:W3CDTF">2025-07-29T14:11:00Z</dcterms:created>
  <dcterms:modified xsi:type="dcterms:W3CDTF">2025-07-31T13:36:00Z</dcterms:modified>
  <cp:version/>
</cp:coreProperties>
</file>